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0FE10896"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w:t>
      </w:r>
      <w:r w:rsidR="00400F3B">
        <w:rPr>
          <w:rFonts w:ascii="Arial" w:hAnsi="Arial" w:cs="Arial"/>
          <w:b/>
          <w:sz w:val="24"/>
          <w:szCs w:val="24"/>
        </w:rPr>
        <w:t>1</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6D27CC">
        <w:rPr>
          <w:rFonts w:ascii="Arial" w:hAnsi="Arial" w:cs="Arial"/>
          <w:b/>
          <w:sz w:val="24"/>
          <w:szCs w:val="24"/>
        </w:rPr>
        <w:t>3171</w:t>
      </w:r>
    </w:p>
    <w:p w14:paraId="2FE27A09" w14:textId="246B8991" w:rsidR="00B66C44" w:rsidRPr="000D6532" w:rsidRDefault="00400F3B" w:rsidP="005A5B62">
      <w:pPr>
        <w:pBdr>
          <w:bottom w:val="single" w:sz="4" w:space="1" w:color="auto"/>
        </w:pBdr>
        <w:tabs>
          <w:tab w:val="right" w:pos="9214"/>
        </w:tabs>
        <w:spacing w:after="0"/>
        <w:jc w:val="both"/>
        <w:rPr>
          <w:rFonts w:ascii="Arial" w:eastAsia="MS Mincho" w:hAnsi="Arial" w:cs="Arial"/>
          <w:b/>
          <w:sz w:val="24"/>
          <w:szCs w:val="24"/>
          <w:lang w:eastAsia="ja-JP"/>
        </w:rPr>
      </w:pPr>
      <w:r w:rsidRPr="00400F3B">
        <w:rPr>
          <w:rFonts w:ascii="Arial" w:eastAsia="MS Mincho" w:hAnsi="Arial" w:cs="Arial"/>
          <w:b/>
          <w:sz w:val="24"/>
          <w:szCs w:val="24"/>
          <w:lang w:eastAsia="ja-JP"/>
        </w:rPr>
        <w:t>25-29 August 2025, Goteborg, Sweden</w:t>
      </w:r>
      <w:r w:rsidR="00B66C44" w:rsidRPr="001C332D">
        <w:rPr>
          <w:rFonts w:ascii="Arial" w:eastAsia="MS Mincho" w:hAnsi="Arial" w:cs="Arial"/>
          <w:b/>
          <w:sz w:val="24"/>
          <w:szCs w:val="24"/>
          <w:lang w:eastAsia="ja-JP"/>
        </w:rPr>
        <w:tab/>
      </w:r>
      <w:r w:rsidR="00B66C44"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Pr>
          <w:rFonts w:ascii="Arial" w:eastAsia="等线" w:hAnsi="Arial" w:cs="Arial"/>
          <w:i/>
          <w:sz w:val="24"/>
          <w:szCs w:val="24"/>
          <w:lang w:eastAsia="zh-CN"/>
        </w:rPr>
        <w:t>xxxx</w:t>
      </w:r>
      <w:r w:rsidR="00B66C44"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5772F080" w:rsidR="00B0572B" w:rsidRDefault="00B0572B" w:rsidP="00B0572B">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16B44B77" w14:textId="5273C314" w:rsidR="00B0572B" w:rsidRPr="00C27B76" w:rsidRDefault="00B0572B" w:rsidP="00B0572B">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A4F3E">
        <w:rPr>
          <w:rFonts w:ascii="Arial" w:hAnsi="Arial" w:cs="Arial"/>
          <w:b/>
          <w:bCs/>
        </w:rPr>
        <w:t xml:space="preserve">Update </w:t>
      </w:r>
      <w:r w:rsidR="00B73A07">
        <w:rPr>
          <w:rFonts w:ascii="Arial" w:hAnsi="Arial" w:cs="Arial"/>
          <w:b/>
          <w:bCs/>
        </w:rPr>
        <w:t>UC#</w:t>
      </w:r>
      <w:r w:rsidR="00FA4F3E">
        <w:rPr>
          <w:rFonts w:ascii="Arial" w:hAnsi="Arial" w:cs="Arial"/>
          <w:b/>
          <w:bCs/>
        </w:rPr>
        <w:t xml:space="preserve">6.38 </w:t>
      </w:r>
      <w:r w:rsidR="00EE35E4">
        <w:rPr>
          <w:rFonts w:ascii="Arial" w:hAnsi="Arial" w:cs="Arial"/>
          <w:b/>
          <w:bCs/>
        </w:rPr>
        <w:t>potential requirements</w:t>
      </w:r>
    </w:p>
    <w:p w14:paraId="1DBFD199" w14:textId="37FE336E"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3GPP TR 22.870 v0.</w:t>
      </w:r>
      <w:r w:rsidR="00400F3B">
        <w:rPr>
          <w:rFonts w:ascii="Arial" w:hAnsi="Arial" w:cs="Arial"/>
          <w:b/>
          <w:bCs/>
        </w:rPr>
        <w:t>3</w:t>
      </w:r>
      <w:r w:rsidRPr="00C27B76">
        <w:rPr>
          <w:rFonts w:ascii="Arial" w:hAnsi="Arial" w:cs="Arial"/>
          <w:b/>
          <w:bCs/>
        </w:rPr>
        <w:t xml:space="preserve">.1 </w:t>
      </w:r>
    </w:p>
    <w:p w14:paraId="62D8AB5A" w14:textId="354E7AF2"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w:t>
      </w:r>
      <w:r w:rsidR="00400F3B">
        <w:rPr>
          <w:rFonts w:ascii="Arial" w:hAnsi="Arial" w:cs="Arial"/>
          <w:b/>
          <w:bCs/>
        </w:rPr>
        <w:t>3</w:t>
      </w:r>
      <w:r w:rsidRPr="00C27B76">
        <w:rPr>
          <w:rFonts w:ascii="Arial" w:hAnsi="Arial" w:cs="Arial"/>
          <w:b/>
          <w:bCs/>
        </w:rPr>
        <w:tab/>
      </w:r>
      <w:r w:rsidR="00400F3B" w:rsidRPr="00400F3B">
        <w:rPr>
          <w:rFonts w:ascii="Arial" w:hAnsi="Arial" w:cs="Arial"/>
          <w:b/>
          <w:bCs/>
        </w:rPr>
        <w:t>Artificial Intelligence</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4F392D" w14:textId="03C332CA" w:rsidR="00B0572B" w:rsidRDefault="00B0572B" w:rsidP="00400F3B">
      <w:pPr>
        <w:spacing w:after="120"/>
        <w:ind w:left="1985" w:hanging="1985"/>
        <w:rPr>
          <w:rFonts w:ascii="Arial" w:hAnsi="Arial" w:cs="Arial"/>
          <w:b/>
          <w:bCs/>
        </w:rPr>
      </w:pPr>
      <w:r>
        <w:rPr>
          <w:rFonts w:ascii="Arial" w:hAnsi="Arial" w:cs="Arial"/>
          <w:b/>
          <w:bCs/>
        </w:rPr>
        <w:t>Contact:</w:t>
      </w:r>
      <w:r>
        <w:rPr>
          <w:rFonts w:ascii="Arial" w:hAnsi="Arial" w:cs="Arial"/>
          <w:b/>
          <w:bCs/>
        </w:rPr>
        <w:tab/>
      </w:r>
      <w:r w:rsidR="00D6236A">
        <w:rPr>
          <w:rFonts w:ascii="Arial" w:hAnsi="Arial" w:cs="Arial"/>
          <w:b/>
          <w:bCs/>
        </w:rPr>
        <w:t xml:space="preserve">Hank YU, </w:t>
      </w:r>
      <w:hyperlink r:id="rId9" w:history="1">
        <w:r w:rsidR="00D6236A" w:rsidRPr="008B1A7B">
          <w:rPr>
            <w:rStyle w:val="a8"/>
            <w:rFonts w:ascii="Arial" w:hAnsi="Arial" w:cs="Arial"/>
            <w:b/>
            <w:bCs/>
          </w:rPr>
          <w:t>yuhang</w:t>
        </w:r>
        <w:r w:rsidR="00D6236A" w:rsidRPr="008B1A7B">
          <w:rPr>
            <w:rStyle w:val="a8"/>
            <w:rFonts w:ascii="Arial" w:hAnsi="Arial" w:cs="Arial" w:hint="eastAsia"/>
            <w:b/>
            <w:bCs/>
            <w:lang w:eastAsia="zh-CN"/>
          </w:rPr>
          <w:t>.</w:t>
        </w:r>
        <w:r w:rsidR="00D6236A" w:rsidRPr="008B1A7B">
          <w:rPr>
            <w:rStyle w:val="a8"/>
            <w:rFonts w:ascii="Arial" w:hAnsi="Arial" w:cs="Arial"/>
            <w:b/>
            <w:bCs/>
            <w:lang w:eastAsia="zh-CN"/>
          </w:rPr>
          <w:t>txyjy</w:t>
        </w:r>
        <w:r w:rsidR="00D6236A" w:rsidRPr="008B1A7B">
          <w:rPr>
            <w:rStyle w:val="a8"/>
            <w:rFonts w:ascii="Arial" w:hAnsi="Arial" w:cs="Arial"/>
            <w:b/>
            <w:bCs/>
          </w:rPr>
          <w:t>@vivo.com</w:t>
        </w:r>
      </w:hyperlink>
      <w:r w:rsidR="00D6236A">
        <w:rPr>
          <w:rFonts w:ascii="Arial" w:hAnsi="Arial" w:cs="Arial"/>
          <w:b/>
          <w:bCs/>
        </w:rPr>
        <w:t xml:space="preserve"> </w:t>
      </w:r>
    </w:p>
    <w:p w14:paraId="72801811" w14:textId="7054EDFC" w:rsidR="00D6236A" w:rsidRPr="004C2D89" w:rsidRDefault="00D6236A" w:rsidP="00400F3B">
      <w:pPr>
        <w:spacing w:after="120"/>
        <w:ind w:left="1985" w:hanging="1985"/>
        <w:rPr>
          <w:rFonts w:ascii="Arial" w:hAnsi="Arial" w:cs="Arial"/>
          <w:b/>
          <w:bCs/>
        </w:rPr>
      </w:pPr>
      <w:r>
        <w:rPr>
          <w:rFonts w:ascii="Arial" w:hAnsi="Arial" w:cs="Arial"/>
          <w:b/>
          <w:bCs/>
        </w:rPr>
        <w:tab/>
        <w:t xml:space="preserve">Yanchao Kang, </w:t>
      </w:r>
      <w:hyperlink r:id="rId10" w:history="1">
        <w:r w:rsidRPr="008B1A7B">
          <w:rPr>
            <w:rStyle w:val="a8"/>
            <w:rFonts w:ascii="Arial" w:hAnsi="Arial" w:cs="Arial"/>
            <w:b/>
            <w:bCs/>
          </w:rPr>
          <w:t>kangyanchao@vivo.com</w:t>
        </w:r>
      </w:hyperlink>
      <w:r>
        <w:rPr>
          <w:rFonts w:ascii="Arial" w:hAnsi="Arial" w:cs="Arial"/>
          <w:b/>
          <w:bCs/>
        </w:rPr>
        <w:t xml:space="preserve"> </w:t>
      </w:r>
    </w:p>
    <w:bookmarkEnd w:id="0"/>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7DBB76EA" w14:textId="70F92EBB" w:rsidR="0009108F" w:rsidRDefault="00B0572B" w:rsidP="00CB7C04">
      <w:pPr>
        <w:rPr>
          <w:rFonts w:ascii="Arial" w:eastAsia="Calibri" w:hAnsi="Arial" w:cs="Arial"/>
          <w:i/>
          <w:sz w:val="22"/>
          <w:szCs w:val="22"/>
        </w:rPr>
      </w:pPr>
      <w:r w:rsidRPr="000D6532">
        <w:rPr>
          <w:rFonts w:ascii="Arial" w:eastAsia="Calibri" w:hAnsi="Arial" w:cs="Arial"/>
          <w:i/>
          <w:sz w:val="22"/>
          <w:szCs w:val="22"/>
        </w:rPr>
        <w:t xml:space="preserve">Abstract: </w:t>
      </w:r>
      <w:r w:rsidR="00CB7C04" w:rsidRPr="00CB7C04">
        <w:rPr>
          <w:rFonts w:ascii="Arial" w:eastAsia="Calibri" w:hAnsi="Arial" w:cs="Arial"/>
          <w:i/>
          <w:sz w:val="22"/>
          <w:szCs w:val="22"/>
        </w:rPr>
        <w:t xml:space="preserve">This paper </w:t>
      </w:r>
      <w:r w:rsidR="00770678">
        <w:rPr>
          <w:rFonts w:ascii="Arial" w:eastAsia="Calibri" w:hAnsi="Arial" w:cs="Arial"/>
          <w:i/>
          <w:sz w:val="22"/>
          <w:szCs w:val="22"/>
        </w:rPr>
        <w:t xml:space="preserve">proposes to </w:t>
      </w:r>
      <w:r w:rsidR="00EE35E4">
        <w:rPr>
          <w:rFonts w:ascii="Arial" w:eastAsia="Calibri" w:hAnsi="Arial" w:cs="Arial"/>
          <w:i/>
          <w:sz w:val="22"/>
          <w:szCs w:val="22"/>
        </w:rPr>
        <w:t>update the potential requirements to capture that 6G network receives AI-related requirements from the 3</w:t>
      </w:r>
      <w:r w:rsidR="00EE35E4" w:rsidRPr="00EE35E4">
        <w:rPr>
          <w:rFonts w:ascii="Arial" w:eastAsia="Calibri" w:hAnsi="Arial" w:cs="Arial"/>
          <w:i/>
          <w:sz w:val="22"/>
          <w:szCs w:val="22"/>
          <w:vertAlign w:val="superscript"/>
        </w:rPr>
        <w:t>rd</w:t>
      </w:r>
      <w:r w:rsidR="00EE35E4">
        <w:rPr>
          <w:rFonts w:ascii="Arial" w:eastAsia="Calibri" w:hAnsi="Arial" w:cs="Arial"/>
          <w:i/>
          <w:sz w:val="22"/>
          <w:szCs w:val="22"/>
        </w:rPr>
        <w:t xml:space="preserve"> party, considering the use case describes the interaction between the 6g network and 3</w:t>
      </w:r>
      <w:r w:rsidR="00EE35E4" w:rsidRPr="00EE35E4">
        <w:rPr>
          <w:rFonts w:ascii="Arial" w:eastAsia="Calibri" w:hAnsi="Arial" w:cs="Arial"/>
          <w:i/>
          <w:sz w:val="22"/>
          <w:szCs w:val="22"/>
          <w:vertAlign w:val="superscript"/>
        </w:rPr>
        <w:t>rd</w:t>
      </w:r>
      <w:r w:rsidR="00EE35E4">
        <w:rPr>
          <w:rFonts w:ascii="Arial" w:eastAsia="Calibri" w:hAnsi="Arial" w:cs="Arial"/>
          <w:i/>
          <w:sz w:val="22"/>
          <w:szCs w:val="22"/>
        </w:rPr>
        <w:t xml:space="preserve"> party</w:t>
      </w:r>
      <w:r w:rsidR="00CB7C04" w:rsidRPr="00CB7C04">
        <w:rPr>
          <w:rFonts w:ascii="Arial" w:eastAsia="Calibri" w:hAnsi="Arial" w:cs="Arial"/>
          <w:i/>
          <w:sz w:val="22"/>
          <w:szCs w:val="22"/>
        </w:rPr>
        <w:t>.</w:t>
      </w:r>
      <w:r w:rsidR="00EE35E4">
        <w:rPr>
          <w:rFonts w:ascii="Arial" w:eastAsia="Calibri" w:hAnsi="Arial" w:cs="Arial"/>
          <w:i/>
          <w:sz w:val="22"/>
          <w:szCs w:val="22"/>
        </w:rPr>
        <w:t xml:space="preserve"> Besides, AI service refers to 6G system for AI, not AI for 6G system. </w:t>
      </w:r>
      <w:proofErr w:type="gramStart"/>
      <w:r w:rsidR="00EE35E4">
        <w:rPr>
          <w:rFonts w:ascii="Arial" w:eastAsia="Calibri" w:hAnsi="Arial" w:cs="Arial"/>
          <w:i/>
          <w:sz w:val="22"/>
          <w:szCs w:val="22"/>
        </w:rPr>
        <w:t>So</w:t>
      </w:r>
      <w:proofErr w:type="gramEnd"/>
      <w:r w:rsidR="00EE35E4">
        <w:rPr>
          <w:rFonts w:ascii="Arial" w:eastAsia="Calibri" w:hAnsi="Arial" w:cs="Arial"/>
          <w:i/>
          <w:sz w:val="22"/>
          <w:szCs w:val="22"/>
        </w:rPr>
        <w:t xml:space="preserve"> the consumers of AI services are UE and 3</w:t>
      </w:r>
      <w:r w:rsidR="00EE35E4" w:rsidRPr="00EE35E4">
        <w:rPr>
          <w:rFonts w:ascii="Arial" w:eastAsia="Calibri" w:hAnsi="Arial" w:cs="Arial"/>
          <w:i/>
          <w:sz w:val="22"/>
          <w:szCs w:val="22"/>
          <w:vertAlign w:val="superscript"/>
        </w:rPr>
        <w:t>rd</w:t>
      </w:r>
      <w:r w:rsidR="00EE35E4">
        <w:rPr>
          <w:rFonts w:ascii="Arial" w:eastAsia="Calibri" w:hAnsi="Arial" w:cs="Arial"/>
          <w:i/>
          <w:sz w:val="22"/>
          <w:szCs w:val="22"/>
        </w:rPr>
        <w:t xml:space="preserve"> party. From UE side, it is </w:t>
      </w:r>
      <w:r w:rsidR="00EE35E4" w:rsidRPr="00EE35E4">
        <w:rPr>
          <w:rFonts w:ascii="Arial" w:eastAsia="Calibri" w:hAnsi="Arial" w:cs="Arial"/>
          <w:i/>
          <w:sz w:val="22"/>
          <w:szCs w:val="22"/>
        </w:rPr>
        <w:t xml:space="preserve">hard </w:t>
      </w:r>
      <w:r w:rsidR="00EE35E4">
        <w:rPr>
          <w:rFonts w:ascii="Arial" w:eastAsia="Calibri" w:hAnsi="Arial" w:cs="Arial"/>
          <w:i/>
          <w:sz w:val="22"/>
          <w:szCs w:val="22"/>
        </w:rPr>
        <w:t xml:space="preserve">to </w:t>
      </w:r>
      <w:r w:rsidR="00EE35E4" w:rsidRPr="00EE35E4">
        <w:rPr>
          <w:rFonts w:ascii="Arial" w:eastAsia="Calibri" w:hAnsi="Arial" w:cs="Arial"/>
          <w:i/>
          <w:sz w:val="22"/>
          <w:szCs w:val="22"/>
        </w:rPr>
        <w:t xml:space="preserve">keep user aware of </w:t>
      </w:r>
      <w:r w:rsidR="00EE35E4">
        <w:rPr>
          <w:rFonts w:ascii="Arial" w:eastAsia="Calibri" w:hAnsi="Arial" w:cs="Arial"/>
          <w:i/>
          <w:sz w:val="22"/>
          <w:szCs w:val="22"/>
        </w:rPr>
        <w:t>the</w:t>
      </w:r>
      <w:r w:rsidR="00CB7C04">
        <w:rPr>
          <w:rFonts w:ascii="Arial" w:eastAsia="Calibri" w:hAnsi="Arial" w:cs="Arial"/>
          <w:i/>
          <w:sz w:val="22"/>
          <w:szCs w:val="22"/>
        </w:rPr>
        <w:t xml:space="preserve"> </w:t>
      </w:r>
      <w:r w:rsidR="00EE35E4" w:rsidRPr="00EE35E4">
        <w:rPr>
          <w:rFonts w:ascii="Arial" w:eastAsia="Calibri" w:hAnsi="Arial" w:cs="Arial"/>
          <w:i/>
          <w:sz w:val="22"/>
          <w:szCs w:val="22"/>
        </w:rPr>
        <w:t>robustness, sustainability</w:t>
      </w:r>
      <w:r w:rsidR="00EE35E4">
        <w:rPr>
          <w:rFonts w:ascii="Arial" w:eastAsia="Calibri" w:hAnsi="Arial" w:cs="Arial"/>
          <w:i/>
          <w:sz w:val="22"/>
          <w:szCs w:val="22"/>
        </w:rPr>
        <w:t>,</w:t>
      </w:r>
      <w:r w:rsidR="00EE35E4" w:rsidRPr="00EE35E4">
        <w:rPr>
          <w:rFonts w:ascii="Arial" w:eastAsia="Calibri" w:hAnsi="Arial" w:cs="Arial"/>
          <w:i/>
          <w:sz w:val="22"/>
          <w:szCs w:val="22"/>
        </w:rPr>
        <w:t xml:space="preserve"> and </w:t>
      </w:r>
      <w:proofErr w:type="spellStart"/>
      <w:r w:rsidR="00EE35E4" w:rsidRPr="00EE35E4">
        <w:rPr>
          <w:rFonts w:ascii="Arial" w:eastAsia="Calibri" w:hAnsi="Arial" w:cs="Arial"/>
          <w:i/>
          <w:sz w:val="22"/>
          <w:szCs w:val="22"/>
        </w:rPr>
        <w:t>explainability</w:t>
      </w:r>
      <w:proofErr w:type="spellEnd"/>
      <w:r w:rsidR="00EE35E4" w:rsidRPr="00EE35E4">
        <w:rPr>
          <w:rFonts w:ascii="Arial" w:eastAsia="Calibri" w:hAnsi="Arial" w:cs="Arial"/>
          <w:i/>
          <w:sz w:val="22"/>
          <w:szCs w:val="22"/>
        </w:rPr>
        <w:t xml:space="preserve"> aspects of the AI/ML model</w:t>
      </w:r>
      <w:r w:rsidR="00EE35E4">
        <w:rPr>
          <w:rFonts w:ascii="Arial" w:eastAsia="Calibri" w:hAnsi="Arial" w:cs="Arial"/>
          <w:i/>
          <w:sz w:val="22"/>
          <w:szCs w:val="22"/>
        </w:rPr>
        <w:t xml:space="preserve">. </w:t>
      </w:r>
      <w:proofErr w:type="gramStart"/>
      <w:r w:rsidR="00EE35E4">
        <w:rPr>
          <w:rFonts w:ascii="Arial" w:eastAsia="Calibri" w:hAnsi="Arial" w:cs="Arial"/>
          <w:i/>
          <w:sz w:val="22"/>
          <w:szCs w:val="22"/>
        </w:rPr>
        <w:t>So</w:t>
      </w:r>
      <w:proofErr w:type="gramEnd"/>
      <w:r w:rsidR="00EE35E4">
        <w:rPr>
          <w:rFonts w:ascii="Arial" w:eastAsia="Calibri" w:hAnsi="Arial" w:cs="Arial"/>
          <w:i/>
          <w:sz w:val="22"/>
          <w:szCs w:val="22"/>
        </w:rPr>
        <w:t>, here proposes to add “from the 3</w:t>
      </w:r>
      <w:r w:rsidR="00EE35E4" w:rsidRPr="00EE35E4">
        <w:rPr>
          <w:rFonts w:ascii="Arial" w:eastAsia="Calibri" w:hAnsi="Arial" w:cs="Arial"/>
          <w:i/>
          <w:sz w:val="22"/>
          <w:szCs w:val="22"/>
          <w:vertAlign w:val="superscript"/>
        </w:rPr>
        <w:t>rd</w:t>
      </w:r>
      <w:r w:rsidR="00EE35E4">
        <w:rPr>
          <w:rFonts w:ascii="Arial" w:eastAsia="Calibri" w:hAnsi="Arial" w:cs="Arial"/>
          <w:i/>
          <w:sz w:val="22"/>
          <w:szCs w:val="22"/>
        </w:rPr>
        <w:t xml:space="preserve"> party”.</w:t>
      </w:r>
    </w:p>
    <w:p w14:paraId="06B7132A" w14:textId="6E47DC9F" w:rsidR="00C036E4" w:rsidRDefault="00C036E4" w:rsidP="00CB7C04">
      <w:pPr>
        <w:rPr>
          <w:rFonts w:ascii="Arial" w:eastAsia="Calibri" w:hAnsi="Arial" w:cs="Arial"/>
          <w:i/>
          <w:sz w:val="22"/>
          <w:szCs w:val="22"/>
        </w:rPr>
      </w:pPr>
      <w:r>
        <w:rPr>
          <w:rFonts w:ascii="Arial" w:eastAsia="Calibri" w:hAnsi="Arial" w:cs="Arial"/>
          <w:i/>
          <w:sz w:val="22"/>
          <w:szCs w:val="22"/>
        </w:rPr>
        <w:br w:type="page"/>
      </w:r>
    </w:p>
    <w:p w14:paraId="663EC438" w14:textId="4147D885"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r w:rsidR="00743616">
        <w:rPr>
          <w:rFonts w:ascii="Arial" w:hAnsi="Arial" w:cs="Arial"/>
          <w:noProof/>
          <w:color w:val="0000FF"/>
          <w:sz w:val="28"/>
          <w:szCs w:val="28"/>
        </w:rPr>
        <w:t xml:space="preserve"> </w:t>
      </w:r>
    </w:p>
    <w:p w14:paraId="1DA49A75" w14:textId="77777777" w:rsidR="00FA4F3E" w:rsidRPr="00E4340B" w:rsidRDefault="00FA4F3E" w:rsidP="00FA4F3E">
      <w:pPr>
        <w:pStyle w:val="2"/>
      </w:pPr>
      <w:bookmarkStart w:id="1" w:name="_Toc201586193"/>
      <w:bookmarkStart w:id="2" w:name="_Toc201586075"/>
      <w:r w:rsidRPr="00E4340B">
        <w:t>6.</w:t>
      </w:r>
      <w:r>
        <w:rPr>
          <w:rFonts w:eastAsiaTheme="minorEastAsia" w:hint="eastAsia"/>
          <w:lang w:eastAsia="zh-CN"/>
        </w:rPr>
        <w:t>38</w:t>
      </w:r>
      <w:r w:rsidRPr="00E4340B">
        <w:tab/>
        <w:t>Use case on responsible AI as service criteria</w:t>
      </w:r>
      <w:bookmarkEnd w:id="1"/>
    </w:p>
    <w:p w14:paraId="4EC64355" w14:textId="77777777" w:rsidR="00FA4F3E" w:rsidRPr="00E4340B" w:rsidRDefault="00FA4F3E" w:rsidP="00FA4F3E">
      <w:pPr>
        <w:pStyle w:val="3"/>
      </w:pPr>
      <w:bookmarkStart w:id="3" w:name="_Toc201586194"/>
      <w:r w:rsidRPr="00E4340B">
        <w:t>6.</w:t>
      </w:r>
      <w:r>
        <w:rPr>
          <w:rFonts w:eastAsiaTheme="minorEastAsia" w:hint="eastAsia"/>
        </w:rPr>
        <w:t>38</w:t>
      </w:r>
      <w:r w:rsidRPr="00E4340B">
        <w:t>.1</w:t>
      </w:r>
      <w:r w:rsidRPr="00E4340B">
        <w:tab/>
        <w:t>Description</w:t>
      </w:r>
      <w:bookmarkEnd w:id="3"/>
    </w:p>
    <w:p w14:paraId="27120300" w14:textId="77777777" w:rsidR="00FA4F3E" w:rsidRPr="00E4340B" w:rsidRDefault="00FA4F3E" w:rsidP="00FA4F3E">
      <w:pPr>
        <w:jc w:val="both"/>
        <w:rPr>
          <w:bCs/>
        </w:rPr>
      </w:pPr>
      <w:r w:rsidRPr="00E4340B">
        <w:rPr>
          <w:bCs/>
        </w:rPr>
        <w:t>It is envisaged to deploy AI-enabled solutions, even in a more native way for 6G, to raise efficiency and autonomous operation of networks. In addition, the exposure of AI-generated information towards 3</w:t>
      </w:r>
      <w:r w:rsidRPr="00E4340B">
        <w:rPr>
          <w:bCs/>
          <w:vertAlign w:val="superscript"/>
        </w:rPr>
        <w:t>rd</w:t>
      </w:r>
      <w:r w:rsidRPr="00E4340B">
        <w:rPr>
          <w:bCs/>
        </w:rPr>
        <w:t xml:space="preserve"> party applications is foreseen. For all these AI applications it is recommended that their application is done in a responsible way, that means that the network entity, function, application, human or 3</w:t>
      </w:r>
      <w:r w:rsidRPr="00E4340B">
        <w:rPr>
          <w:bCs/>
          <w:vertAlign w:val="superscript"/>
        </w:rPr>
        <w:t>rd</w:t>
      </w:r>
      <w:r w:rsidRPr="00E4340B">
        <w:rPr>
          <w:bCs/>
        </w:rPr>
        <w:t xml:space="preserve"> party, who decides on the application can do this in an informed way and has enough information to take responsibility for the deployment and use of application and their output. In other words, it can be trusted that the AI application will perform as expected, is robust enough in all foreseen circumstances and i</w:t>
      </w:r>
      <w:r w:rsidRPr="00E4340B">
        <w:t xml:space="preserve">ts </w:t>
      </w:r>
      <w:r w:rsidRPr="00E4340B">
        <w:rPr>
          <w:bCs/>
        </w:rPr>
        <w:t xml:space="preserve">environmental impact is acceptable. There are means and techniques available to provide this additional information about an AI application or used ML model summarized under </w:t>
      </w:r>
      <w:r w:rsidRPr="00E4340B">
        <w:t xml:space="preserve">the term </w:t>
      </w:r>
      <w:r w:rsidRPr="00E4340B">
        <w:rPr>
          <w:i/>
        </w:rPr>
        <w:t>Trustworthy AI</w:t>
      </w:r>
      <w:r w:rsidRPr="00E4340B">
        <w:t>.</w:t>
      </w:r>
      <w:r w:rsidRPr="00E4340B">
        <w:rPr>
          <w:bCs/>
        </w:rPr>
        <w:t xml:space="preserve">    </w:t>
      </w:r>
    </w:p>
    <w:p w14:paraId="7909D8C9" w14:textId="77777777" w:rsidR="00FA4F3E" w:rsidRPr="00E4340B" w:rsidRDefault="00FA4F3E" w:rsidP="00FA4F3E">
      <w:pPr>
        <w:jc w:val="both"/>
        <w:rPr>
          <w:bCs/>
        </w:rPr>
      </w:pPr>
      <w:r w:rsidRPr="00E4340B">
        <w:rPr>
          <w:bCs/>
        </w:rPr>
        <w:t xml:space="preserve">A 3rd party application traffic light control needs to have predictions about the expected car density, maybe per cardinal direction, for a certain time period in advance in order to set proper light switching cycles to ensure smooth traffic flow. To avoid having own built-in means for detecting cars, recording the number of cars over time, and doing training of a forecast model using collected data, it is considered to use a subscriber density prediction service exposed by a mobile communication network, since this is a simpler and less costly alternative. </w:t>
      </w:r>
    </w:p>
    <w:p w14:paraId="09CE834B" w14:textId="77777777" w:rsidR="00FA4F3E" w:rsidRPr="00E4340B" w:rsidRDefault="00FA4F3E" w:rsidP="00FA4F3E">
      <w:pPr>
        <w:jc w:val="both"/>
        <w:rPr>
          <w:bCs/>
        </w:rPr>
      </w:pPr>
      <w:r w:rsidRPr="00E4340B">
        <w:rPr>
          <w:bCs/>
        </w:rPr>
        <w:t>To decide in a responsible way, the traffic light control asks the network via the exposure interface:</w:t>
      </w:r>
    </w:p>
    <w:p w14:paraId="528F99DB" w14:textId="77777777" w:rsidR="00FA4F3E" w:rsidRPr="00E4340B" w:rsidRDefault="00FA4F3E" w:rsidP="00FA4F3E">
      <w:pPr>
        <w:pStyle w:val="B1"/>
        <w:numPr>
          <w:ilvl w:val="0"/>
          <w:numId w:val="22"/>
        </w:numPr>
        <w:overflowPunct w:val="0"/>
        <w:autoSpaceDE w:val="0"/>
        <w:autoSpaceDN w:val="0"/>
        <w:adjustRightInd w:val="0"/>
        <w:textAlignment w:val="baseline"/>
      </w:pPr>
      <w:r w:rsidRPr="00E4340B">
        <w:t xml:space="preserve">Robustness: Is the AI application robust enough? What is the resilience score in case of </w:t>
      </w:r>
      <w:proofErr w:type="spellStart"/>
      <w:r w:rsidRPr="00E4340B">
        <w:t>missings</w:t>
      </w:r>
      <w:proofErr w:type="spellEnd"/>
      <w:r w:rsidRPr="00E4340B">
        <w:t xml:space="preserve"> in the input data, to take into account that radio links from UE to network can be interrupted. The network can respond with a </w:t>
      </w:r>
      <w:proofErr w:type="spellStart"/>
      <w:r w:rsidRPr="00E4340B">
        <w:t>missings</w:t>
      </w:r>
      <w:proofErr w:type="spellEnd"/>
      <w:r w:rsidRPr="00E4340B">
        <w:t xml:space="preserve"> resilience score for the used AI application and the traffic light control can decide if this score acceptable.</w:t>
      </w:r>
    </w:p>
    <w:p w14:paraId="6A0E3694" w14:textId="77777777" w:rsidR="00FA4F3E" w:rsidRPr="00E4340B" w:rsidRDefault="00FA4F3E" w:rsidP="00FA4F3E">
      <w:pPr>
        <w:pStyle w:val="B1"/>
        <w:numPr>
          <w:ilvl w:val="0"/>
          <w:numId w:val="22"/>
        </w:numPr>
        <w:overflowPunct w:val="0"/>
        <w:autoSpaceDE w:val="0"/>
        <w:autoSpaceDN w:val="0"/>
        <w:adjustRightInd w:val="0"/>
        <w:textAlignment w:val="baseline"/>
      </w:pPr>
      <w:r w:rsidRPr="00E4340B">
        <w:t xml:space="preserve">Environmental sustainability: What is the (level of) energy consumption per information request (per inference run of the AI) e.g. expressed in </w:t>
      </w:r>
      <w:proofErr w:type="spellStart"/>
      <w:r w:rsidRPr="00E4340B">
        <w:t>mWs</w:t>
      </w:r>
      <w:proofErr w:type="spellEnd"/>
      <w:r w:rsidRPr="00E4340B">
        <w:t xml:space="preserve"> per 1000 requests or as score. What is the portion of renewable energy of the energy consumed by the AI service.</w:t>
      </w:r>
    </w:p>
    <w:p w14:paraId="3E50CBAB" w14:textId="77777777" w:rsidR="00FA4F3E" w:rsidRPr="00E4340B" w:rsidRDefault="00FA4F3E" w:rsidP="00FA4F3E">
      <w:pPr>
        <w:pStyle w:val="B1"/>
        <w:numPr>
          <w:ilvl w:val="0"/>
          <w:numId w:val="22"/>
        </w:numPr>
        <w:overflowPunct w:val="0"/>
        <w:autoSpaceDE w:val="0"/>
        <w:autoSpaceDN w:val="0"/>
        <w:adjustRightInd w:val="0"/>
        <w:textAlignment w:val="baseline"/>
      </w:pPr>
      <w:proofErr w:type="spellStart"/>
      <w:r w:rsidRPr="00E4340B">
        <w:t>Explainability</w:t>
      </w:r>
      <w:proofErr w:type="spellEnd"/>
      <w:r w:rsidRPr="00E4340B">
        <w:t>: Asking for some reasoning for a given prediction using local explanation techniques. E.g. The network is sharing the main reason as explanation why the subscriber density forecast for the given area is predicted as low.</w:t>
      </w:r>
    </w:p>
    <w:p w14:paraId="3CA23B49" w14:textId="77777777" w:rsidR="00FA4F3E" w:rsidRPr="00E4340B" w:rsidRDefault="00FA4F3E" w:rsidP="00FA4F3E">
      <w:pPr>
        <w:jc w:val="both"/>
        <w:rPr>
          <w:bCs/>
        </w:rPr>
      </w:pPr>
      <w:r w:rsidRPr="00E4340B">
        <w:rPr>
          <w:bCs/>
        </w:rPr>
        <w:t>With this additional information the traffic control application can do an informed decision whether to use information exposed by the network or not. Robustness and sustainability information could also be used for a generic decision, if the prediction service exposed by the mobile network should be used at all, e.g. if the additional energy consumption of the prediction service can be justified with the overall benefit of the traffic light control.</w:t>
      </w:r>
    </w:p>
    <w:p w14:paraId="36C92308" w14:textId="77777777" w:rsidR="00FA4F3E" w:rsidRPr="00E4340B" w:rsidRDefault="00FA4F3E" w:rsidP="00FA4F3E">
      <w:pPr>
        <w:jc w:val="both"/>
        <w:rPr>
          <w:bCs/>
        </w:rPr>
      </w:pPr>
      <w:r w:rsidRPr="00E4340B">
        <w:rPr>
          <w:bCs/>
        </w:rPr>
        <w:t xml:space="preserve">In case there is a non-negligible risk that an application using AI can produce harm to humans, the use of means provided by </w:t>
      </w:r>
      <w:r w:rsidRPr="00E4340B">
        <w:rPr>
          <w:bCs/>
          <w:i/>
          <w:iCs/>
        </w:rPr>
        <w:t>Trustworthy AI</w:t>
      </w:r>
      <w:r w:rsidRPr="00E4340B">
        <w:rPr>
          <w:bCs/>
        </w:rPr>
        <w:t xml:space="preserve"> techniques becomes even more important. For example, in the case of traffic lights control, frequent or fast traffic light changes may eventually lead to car accidents and material damages and human life loses. Therefore, it is of paramount importance for third party applications to have explanations of AI agent reasoning as well as explanations on the network analytics used, or even in some cases to require </w:t>
      </w:r>
      <w:proofErr w:type="spellStart"/>
      <w:r w:rsidRPr="00E4340B">
        <w:rPr>
          <w:bCs/>
        </w:rPr>
        <w:t>explainability</w:t>
      </w:r>
      <w:proofErr w:type="spellEnd"/>
      <w:r w:rsidRPr="00E4340B">
        <w:rPr>
          <w:bCs/>
        </w:rPr>
        <w:t xml:space="preserve"> by using it as criteria in their request. </w:t>
      </w:r>
      <w:r w:rsidRPr="00E4340B">
        <w:rPr>
          <w:rFonts w:cs="Aptos"/>
        </w:rPr>
        <w:t xml:space="preserve">Criteria may indicate that the request for AI agent reasoning or </w:t>
      </w:r>
      <w:r w:rsidRPr="00E4340B">
        <w:rPr>
          <w:bCs/>
        </w:rPr>
        <w:t>explanations on the network analytics</w:t>
      </w:r>
      <w:r w:rsidRPr="00E4340B">
        <w:rPr>
          <w:rFonts w:cs="Aptos"/>
        </w:rPr>
        <w:t xml:space="preserve"> need to be provided together with the local explanations. If not supported, the request is not valid. </w:t>
      </w:r>
    </w:p>
    <w:p w14:paraId="5D51B6A2" w14:textId="77777777" w:rsidR="00FA4F3E" w:rsidRPr="00E4340B" w:rsidRDefault="00FA4F3E" w:rsidP="00FA4F3E">
      <w:pPr>
        <w:jc w:val="both"/>
        <w:rPr>
          <w:bCs/>
        </w:rPr>
      </w:pPr>
      <w:r w:rsidRPr="00E4340B">
        <w:rPr>
          <w:bCs/>
        </w:rPr>
        <w:t>When regulatory requirements apply, it may even become mandatory for the third-party application owner to book-keep all the decisions that the third-party application took (along with the detailed reasoning for such decisions) to fulfil traceability obligations, e.g. due to either AI/ML regulations or vertical industry regulations (e.g. road safety regulations).</w:t>
      </w:r>
    </w:p>
    <w:p w14:paraId="22D83EB1" w14:textId="77777777" w:rsidR="00FA4F3E" w:rsidRPr="00E4340B" w:rsidRDefault="00FA4F3E" w:rsidP="00FA4F3E">
      <w:pPr>
        <w:jc w:val="both"/>
        <w:rPr>
          <w:bCs/>
        </w:rPr>
      </w:pPr>
      <w:r w:rsidRPr="00E4340B">
        <w:rPr>
          <w:bCs/>
        </w:rPr>
        <w:t xml:space="preserve">The Trustworthy and </w:t>
      </w:r>
      <w:r w:rsidRPr="00E4340B">
        <w:t xml:space="preserve">Environmental Sustainability </w:t>
      </w:r>
      <w:r w:rsidRPr="00E4340B">
        <w:rPr>
          <w:bCs/>
        </w:rPr>
        <w:t xml:space="preserve">AI principles are also applicable in Core and RAN with or without UE involvement. Network and UE functions, and associated services can provide additional information regarding robustness, </w:t>
      </w:r>
      <w:proofErr w:type="spellStart"/>
      <w:r w:rsidRPr="00E4340B">
        <w:rPr>
          <w:bCs/>
        </w:rPr>
        <w:t>explainability</w:t>
      </w:r>
      <w:proofErr w:type="spellEnd"/>
      <w:r w:rsidRPr="00E4340B">
        <w:rPr>
          <w:bCs/>
        </w:rPr>
        <w:t xml:space="preserve"> and sustainability besides their performance indication. Functions, services or agents can then do an informed decision which function to deploy while considering all relevant aspects for a responsible deployment of AI.  </w:t>
      </w:r>
    </w:p>
    <w:p w14:paraId="5CE9DDF9" w14:textId="77777777" w:rsidR="00FA4F3E" w:rsidRPr="00E40C11" w:rsidRDefault="00FA4F3E" w:rsidP="00FA4F3E">
      <w:pPr>
        <w:pStyle w:val="TH"/>
        <w:rPr>
          <w:lang w:eastAsia="en-GB"/>
        </w:rPr>
      </w:pPr>
      <w:r>
        <w:rPr>
          <w:rFonts w:eastAsiaTheme="minorEastAsia"/>
          <w:lang w:eastAsia="zh-CN"/>
        </w:rPr>
        <w:lastRenderedPageBreak/>
        <w:t>T</w:t>
      </w:r>
      <w:r>
        <w:rPr>
          <w:rFonts w:eastAsiaTheme="minorEastAsia" w:hint="eastAsia"/>
          <w:lang w:eastAsia="zh-CN"/>
        </w:rPr>
        <w:t xml:space="preserve">able 6.38.1-1: </w:t>
      </w:r>
      <w:r w:rsidRPr="00E40C11">
        <w:rPr>
          <w:lang w:eastAsia="en-GB"/>
        </w:rPr>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FA4F3E" w:rsidRPr="00A90B1C" w14:paraId="63D8D766" w14:textId="77777777" w:rsidTr="00A85C0B">
        <w:trPr>
          <w:trHeight w:val="284"/>
        </w:trPr>
        <w:tc>
          <w:tcPr>
            <w:tcW w:w="1588" w:type="dxa"/>
            <w:shd w:val="clear" w:color="auto" w:fill="auto"/>
            <w:hideMark/>
          </w:tcPr>
          <w:p w14:paraId="12F572D9" w14:textId="77777777" w:rsidR="00FA4F3E" w:rsidRPr="00A90B1C" w:rsidRDefault="00FA4F3E" w:rsidP="00A85C0B">
            <w:pPr>
              <w:rPr>
                <w:rFonts w:ascii="Arial" w:eastAsia="Calibri" w:hAnsi="Arial" w:cs="Arial"/>
                <w:b/>
                <w:sz w:val="16"/>
                <w:szCs w:val="16"/>
                <w:lang w:val="en-US"/>
              </w:rPr>
            </w:pPr>
          </w:p>
        </w:tc>
        <w:tc>
          <w:tcPr>
            <w:tcW w:w="2402" w:type="dxa"/>
          </w:tcPr>
          <w:p w14:paraId="6D43BD0E" w14:textId="77777777" w:rsidR="00FA4F3E" w:rsidRPr="00A90B1C" w:rsidRDefault="00FA4F3E" w:rsidP="00A85C0B">
            <w:pPr>
              <w:rPr>
                <w:rFonts w:ascii="Arial" w:eastAsia="Calibri" w:hAnsi="Arial" w:cs="Arial"/>
                <w:b/>
                <w:sz w:val="16"/>
                <w:szCs w:val="16"/>
                <w:lang w:val="en-US"/>
              </w:rPr>
            </w:pPr>
            <w:r w:rsidRPr="00A90B1C">
              <w:rPr>
                <w:rFonts w:ascii="Arial" w:eastAsia="Calibri" w:hAnsi="Arial" w:cs="Arial"/>
                <w:sz w:val="16"/>
                <w:szCs w:val="16"/>
                <w:lang w:val="en-US"/>
              </w:rPr>
              <w:t>(the UN SDGs/GDC matching goals of each aspect within 3GPP context)</w:t>
            </w:r>
          </w:p>
        </w:tc>
        <w:tc>
          <w:tcPr>
            <w:tcW w:w="2953" w:type="dxa"/>
            <w:shd w:val="clear" w:color="auto" w:fill="auto"/>
            <w:hideMark/>
          </w:tcPr>
          <w:p w14:paraId="5AB8B433" w14:textId="77777777" w:rsidR="00FA4F3E" w:rsidRPr="00A90B1C" w:rsidRDefault="00FA4F3E" w:rsidP="00A85C0B">
            <w:pPr>
              <w:rPr>
                <w:rFonts w:ascii="Arial" w:eastAsia="Calibri" w:hAnsi="Arial" w:cs="Arial"/>
                <w:sz w:val="16"/>
                <w:szCs w:val="16"/>
                <w:lang w:val="en-US"/>
              </w:rPr>
            </w:pPr>
            <w:r w:rsidRPr="00A90B1C">
              <w:rPr>
                <w:rFonts w:ascii="Arial" w:eastAsia="Calibri" w:hAnsi="Arial" w:cs="Arial"/>
                <w:b/>
                <w:sz w:val="16"/>
                <w:szCs w:val="16"/>
                <w:lang w:val="en-US"/>
              </w:rPr>
              <w:t>Potential benefits of the use case (added value)</w:t>
            </w:r>
          </w:p>
        </w:tc>
        <w:tc>
          <w:tcPr>
            <w:tcW w:w="2972" w:type="dxa"/>
            <w:shd w:val="clear" w:color="auto" w:fill="auto"/>
            <w:hideMark/>
          </w:tcPr>
          <w:p w14:paraId="7AE5FAF1" w14:textId="77777777" w:rsidR="00FA4F3E" w:rsidRPr="00A90B1C" w:rsidRDefault="00FA4F3E" w:rsidP="00A85C0B">
            <w:pPr>
              <w:rPr>
                <w:rFonts w:ascii="Arial" w:eastAsia="Calibri" w:hAnsi="Arial" w:cs="Arial"/>
                <w:b/>
                <w:sz w:val="16"/>
                <w:szCs w:val="16"/>
              </w:rPr>
            </w:pPr>
            <w:r w:rsidRPr="00A90B1C">
              <w:rPr>
                <w:rFonts w:ascii="Arial" w:eastAsia="Calibri" w:hAnsi="Arial" w:cs="Arial"/>
                <w:b/>
                <w:sz w:val="16"/>
                <w:szCs w:val="16"/>
                <w:lang w:val="en-US"/>
              </w:rPr>
              <w:t>Potential areas of attention of the use case (</w:t>
            </w:r>
            <w:r w:rsidRPr="00A90B1C">
              <w:rPr>
                <w:rFonts w:ascii="Arial" w:eastAsia="Calibri" w:hAnsi="Arial" w:cs="Arial"/>
                <w:b/>
                <w:sz w:val="16"/>
                <w:szCs w:val="16"/>
              </w:rPr>
              <w:t>risks to be mitigated)</w:t>
            </w:r>
          </w:p>
        </w:tc>
      </w:tr>
      <w:tr w:rsidR="00FA4F3E" w:rsidRPr="00A90B1C" w14:paraId="13536C40" w14:textId="77777777" w:rsidTr="00A85C0B">
        <w:trPr>
          <w:trHeight w:val="440"/>
        </w:trPr>
        <w:tc>
          <w:tcPr>
            <w:tcW w:w="1588" w:type="dxa"/>
            <w:vMerge w:val="restart"/>
            <w:shd w:val="clear" w:color="auto" w:fill="auto"/>
            <w:hideMark/>
          </w:tcPr>
          <w:p w14:paraId="10CC5AF8" w14:textId="77777777" w:rsidR="00FA4F3E" w:rsidRPr="00A90B1C" w:rsidRDefault="00FA4F3E" w:rsidP="00A85C0B">
            <w:pPr>
              <w:rPr>
                <w:rFonts w:ascii="Arial" w:eastAsia="Calibri" w:hAnsi="Arial" w:cs="Arial"/>
                <w:b/>
                <w:bCs/>
                <w:sz w:val="16"/>
                <w:szCs w:val="16"/>
                <w:lang w:val="en-US"/>
              </w:rPr>
            </w:pPr>
            <w:r w:rsidRPr="00A90B1C">
              <w:rPr>
                <w:rFonts w:ascii="Arial" w:eastAsia="Calibri" w:hAnsi="Arial" w:cs="Arial"/>
                <w:b/>
                <w:sz w:val="16"/>
                <w:szCs w:val="16"/>
                <w:lang w:val="en-US"/>
              </w:rPr>
              <w:t>Environmental sustainability</w:t>
            </w:r>
            <w:r w:rsidRPr="00A90B1C">
              <w:rPr>
                <w:rFonts w:ascii="Arial" w:eastAsia="Calibri" w:hAnsi="Arial" w:cs="Arial"/>
                <w:b/>
                <w:bCs/>
                <w:sz w:val="16"/>
                <w:szCs w:val="16"/>
                <w:lang w:val="en-US"/>
              </w:rPr>
              <w:t xml:space="preserve"> aspects</w:t>
            </w:r>
          </w:p>
          <w:p w14:paraId="0ACA99B0" w14:textId="77777777" w:rsidR="00FA4F3E" w:rsidRPr="00A90B1C" w:rsidRDefault="00FA4F3E" w:rsidP="00A85C0B">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12, 13, 14, 15 and indirectly 6, 7 &amp; 11.</w:t>
            </w:r>
          </w:p>
          <w:p w14:paraId="1976B441" w14:textId="77777777" w:rsidR="00FA4F3E" w:rsidRPr="00A90B1C" w:rsidRDefault="00FA4F3E" w:rsidP="00A85C0B">
            <w:pPr>
              <w:rPr>
                <w:rFonts w:ascii="Arial" w:eastAsia="Calibri" w:hAnsi="Arial" w:cs="Arial"/>
                <w:sz w:val="16"/>
                <w:szCs w:val="16"/>
                <w:lang w:val="fr-FR"/>
              </w:rPr>
            </w:pPr>
            <w:r w:rsidRPr="00A90B1C">
              <w:rPr>
                <w:rFonts w:ascii="Arial" w:hAnsi="Arial" w:cs="Arial"/>
                <w:sz w:val="16"/>
                <w:szCs w:val="16"/>
                <w:lang w:val="fr-FR"/>
              </w:rPr>
              <w:t>UN GDC “</w:t>
            </w:r>
            <w:r w:rsidRPr="00A90B1C">
              <w:rPr>
                <w:rFonts w:ascii="Arial" w:hAnsi="Arial" w:cs="Arial"/>
                <w:sz w:val="16"/>
                <w:szCs w:val="16"/>
              </w:rPr>
              <w:t>Develop principles for environmental sustainability of digital technologies</w:t>
            </w:r>
            <w:r w:rsidRPr="00A90B1C">
              <w:rPr>
                <w:rFonts w:ascii="Arial" w:hAnsi="Arial" w:cs="Arial"/>
                <w:sz w:val="16"/>
                <w:szCs w:val="16"/>
                <w:lang w:val="fr-FR"/>
              </w:rPr>
              <w:t>”)</w:t>
            </w:r>
          </w:p>
        </w:tc>
        <w:tc>
          <w:tcPr>
            <w:tcW w:w="2402" w:type="dxa"/>
          </w:tcPr>
          <w:p w14:paraId="79EDE7BE" w14:textId="77777777" w:rsidR="00FA4F3E" w:rsidRPr="00A90B1C" w:rsidRDefault="00FA4F3E" w:rsidP="00A85C0B">
            <w:pPr>
              <w:spacing w:after="0"/>
              <w:rPr>
                <w:rFonts w:ascii="Arial" w:hAnsi="Arial" w:cs="Arial"/>
                <w:b/>
                <w:iCs/>
                <w:sz w:val="16"/>
                <w:szCs w:val="16"/>
                <w:lang w:val="en-US"/>
              </w:rPr>
            </w:pPr>
            <w:r w:rsidRPr="00A90B1C">
              <w:rPr>
                <w:rFonts w:ascii="Arial" w:hAnsi="Arial" w:cs="Arial"/>
                <w:b/>
                <w:iCs/>
                <w:sz w:val="16"/>
                <w:szCs w:val="16"/>
                <w:lang w:val="en-US"/>
              </w:rPr>
              <w:t>Energy resources</w:t>
            </w:r>
          </w:p>
          <w:p w14:paraId="36E064D3" w14:textId="77777777" w:rsidR="00FA4F3E" w:rsidRPr="00A90B1C" w:rsidRDefault="00FA4F3E" w:rsidP="00A85C0B">
            <w:pPr>
              <w:spacing w:after="0"/>
              <w:rPr>
                <w:rFonts w:ascii="Arial" w:hAnsi="Arial" w:cs="Arial"/>
                <w:b/>
                <w:iCs/>
                <w:sz w:val="16"/>
                <w:szCs w:val="16"/>
                <w:lang w:val="en-US"/>
              </w:rPr>
            </w:pPr>
            <w:r w:rsidRPr="00A90B1C">
              <w:rPr>
                <w:rFonts w:ascii="Arial" w:hAnsi="Arial" w:cs="Arial"/>
                <w:bCs/>
                <w:iCs/>
                <w:sz w:val="16"/>
                <w:szCs w:val="16"/>
                <w:lang w:val="en-US"/>
              </w:rPr>
              <w:t>(UN SDG 7, 11, 12)</w:t>
            </w:r>
          </w:p>
        </w:tc>
        <w:tc>
          <w:tcPr>
            <w:tcW w:w="2953" w:type="dxa"/>
            <w:shd w:val="clear" w:color="auto" w:fill="auto"/>
          </w:tcPr>
          <w:p w14:paraId="5988D5C8" w14:textId="77777777" w:rsidR="00FA4F3E" w:rsidRPr="00A90B1C" w:rsidRDefault="00FA4F3E" w:rsidP="00FA4F3E">
            <w:pPr>
              <w:numPr>
                <w:ilvl w:val="0"/>
                <w:numId w:val="18"/>
              </w:numPr>
              <w:ind w:left="119" w:hanging="119"/>
              <w:rPr>
                <w:rFonts w:ascii="Arial" w:eastAsia="Calibri" w:hAnsi="Arial" w:cs="Arial"/>
                <w:sz w:val="16"/>
                <w:szCs w:val="16"/>
                <w:lang w:val="en-US"/>
              </w:rPr>
            </w:pPr>
            <w:r w:rsidRPr="00A90B1C">
              <w:rPr>
                <w:rFonts w:ascii="Arial" w:hAnsi="Arial" w:cs="Arial"/>
                <w:sz w:val="16"/>
                <w:szCs w:val="16"/>
              </w:rPr>
              <w:t>Enables sustainable choices of AI services, e.g. supports informed trade-off decision between functionality/performance and energy consumption</w:t>
            </w:r>
          </w:p>
        </w:tc>
        <w:tc>
          <w:tcPr>
            <w:tcW w:w="2972" w:type="dxa"/>
            <w:shd w:val="clear" w:color="auto" w:fill="auto"/>
          </w:tcPr>
          <w:p w14:paraId="717E3F68" w14:textId="77777777" w:rsidR="00FA4F3E" w:rsidRPr="00A90B1C" w:rsidRDefault="00FA4F3E" w:rsidP="00A85C0B">
            <w:pPr>
              <w:rPr>
                <w:rFonts w:ascii="Arial" w:eastAsia="Calibri" w:hAnsi="Arial" w:cs="Arial"/>
                <w:sz w:val="16"/>
                <w:szCs w:val="16"/>
                <w:lang w:val="en-US"/>
              </w:rPr>
            </w:pPr>
          </w:p>
        </w:tc>
      </w:tr>
      <w:tr w:rsidR="00FA4F3E" w:rsidRPr="00A90B1C" w14:paraId="57423DF0" w14:textId="77777777" w:rsidTr="00A85C0B">
        <w:trPr>
          <w:trHeight w:val="695"/>
        </w:trPr>
        <w:tc>
          <w:tcPr>
            <w:tcW w:w="1588" w:type="dxa"/>
            <w:vMerge/>
          </w:tcPr>
          <w:p w14:paraId="026C8348" w14:textId="77777777" w:rsidR="00FA4F3E" w:rsidRPr="00A90B1C" w:rsidRDefault="00FA4F3E" w:rsidP="00A85C0B">
            <w:pPr>
              <w:rPr>
                <w:rFonts w:ascii="Arial" w:eastAsia="Calibri" w:hAnsi="Arial" w:cs="Arial"/>
                <w:b/>
                <w:sz w:val="16"/>
                <w:szCs w:val="16"/>
                <w:lang w:val="en-US"/>
              </w:rPr>
            </w:pPr>
          </w:p>
        </w:tc>
        <w:tc>
          <w:tcPr>
            <w:tcW w:w="2402" w:type="dxa"/>
          </w:tcPr>
          <w:p w14:paraId="17F52532" w14:textId="77777777" w:rsidR="00FA4F3E" w:rsidRPr="00A90B1C" w:rsidRDefault="00FA4F3E" w:rsidP="00A85C0B">
            <w:pPr>
              <w:spacing w:after="0"/>
              <w:rPr>
                <w:rFonts w:ascii="Arial" w:hAnsi="Arial" w:cs="Arial"/>
                <w:b/>
                <w:iCs/>
                <w:sz w:val="16"/>
                <w:szCs w:val="16"/>
                <w:lang w:val="en-US"/>
              </w:rPr>
            </w:pPr>
            <w:r w:rsidRPr="00A90B1C">
              <w:rPr>
                <w:rFonts w:ascii="Arial" w:hAnsi="Arial" w:cs="Arial"/>
                <w:b/>
                <w:iCs/>
                <w:sz w:val="16"/>
                <w:szCs w:val="16"/>
                <w:lang w:val="en-US"/>
              </w:rPr>
              <w:t>Emissions</w:t>
            </w:r>
          </w:p>
          <w:p w14:paraId="32A09FF2" w14:textId="77777777" w:rsidR="00FA4F3E" w:rsidRPr="00A90B1C" w:rsidRDefault="00FA4F3E" w:rsidP="00A85C0B">
            <w:pPr>
              <w:spacing w:after="0"/>
              <w:rPr>
                <w:rFonts w:ascii="Arial" w:hAnsi="Arial" w:cs="Arial"/>
                <w:bCs/>
                <w:iCs/>
                <w:sz w:val="16"/>
                <w:szCs w:val="16"/>
                <w:lang w:val="en-US"/>
              </w:rPr>
            </w:pPr>
            <w:r w:rsidRPr="00A90B1C">
              <w:rPr>
                <w:rFonts w:ascii="Arial" w:hAnsi="Arial" w:cs="Arial"/>
                <w:bCs/>
                <w:iCs/>
                <w:sz w:val="16"/>
                <w:szCs w:val="16"/>
                <w:lang w:val="en-US"/>
              </w:rPr>
              <w:t>(UN SDG 6, 7, 11, 12, 13, 14, 15)</w:t>
            </w:r>
          </w:p>
        </w:tc>
        <w:tc>
          <w:tcPr>
            <w:tcW w:w="2953" w:type="dxa"/>
            <w:shd w:val="clear" w:color="auto" w:fill="auto"/>
          </w:tcPr>
          <w:p w14:paraId="5724DAE8" w14:textId="77777777" w:rsidR="00FA4F3E" w:rsidRPr="00A90B1C" w:rsidRDefault="00FA4F3E" w:rsidP="00FA4F3E">
            <w:pPr>
              <w:numPr>
                <w:ilvl w:val="0"/>
                <w:numId w:val="18"/>
              </w:numPr>
              <w:ind w:left="178" w:hanging="178"/>
              <w:rPr>
                <w:rFonts w:ascii="Arial" w:hAnsi="Arial" w:cs="Arial"/>
                <w:b/>
                <w:i/>
                <w:sz w:val="16"/>
                <w:szCs w:val="16"/>
              </w:rPr>
            </w:pPr>
            <w:r w:rsidRPr="00A90B1C">
              <w:rPr>
                <w:rFonts w:ascii="Arial" w:hAnsi="Arial" w:cs="Arial"/>
                <w:sz w:val="16"/>
                <w:szCs w:val="16"/>
              </w:rPr>
              <w:t>Enables informed selection of AI services that do use renewable energy or that respect a maximum amount of carbon emissions</w:t>
            </w:r>
          </w:p>
        </w:tc>
        <w:tc>
          <w:tcPr>
            <w:tcW w:w="2972" w:type="dxa"/>
            <w:shd w:val="clear" w:color="auto" w:fill="auto"/>
          </w:tcPr>
          <w:p w14:paraId="3BEEE7E0" w14:textId="77777777" w:rsidR="00FA4F3E" w:rsidRPr="00A90B1C" w:rsidRDefault="00FA4F3E" w:rsidP="00A85C0B">
            <w:pPr>
              <w:rPr>
                <w:rFonts w:ascii="Arial" w:hAnsi="Arial" w:cs="Arial"/>
                <w:b/>
                <w:i/>
                <w:sz w:val="16"/>
                <w:szCs w:val="16"/>
              </w:rPr>
            </w:pPr>
          </w:p>
        </w:tc>
      </w:tr>
      <w:tr w:rsidR="00FA4F3E" w:rsidRPr="00A90B1C" w14:paraId="67214B7F" w14:textId="77777777" w:rsidTr="00A85C0B">
        <w:trPr>
          <w:trHeight w:val="641"/>
        </w:trPr>
        <w:tc>
          <w:tcPr>
            <w:tcW w:w="1588" w:type="dxa"/>
            <w:vMerge w:val="restart"/>
            <w:shd w:val="clear" w:color="auto" w:fill="auto"/>
          </w:tcPr>
          <w:p w14:paraId="234EF78E" w14:textId="77777777" w:rsidR="00FA4F3E" w:rsidRPr="00A90B1C" w:rsidRDefault="00FA4F3E" w:rsidP="00A85C0B">
            <w:pPr>
              <w:rPr>
                <w:rFonts w:ascii="Arial" w:eastAsia="Calibri" w:hAnsi="Arial" w:cs="Arial"/>
                <w:b/>
                <w:bCs/>
                <w:sz w:val="16"/>
                <w:szCs w:val="16"/>
                <w:lang w:val="en-US"/>
              </w:rPr>
            </w:pPr>
            <w:r w:rsidRPr="00A90B1C">
              <w:rPr>
                <w:rFonts w:ascii="Arial" w:eastAsia="Calibri" w:hAnsi="Arial" w:cs="Arial"/>
                <w:b/>
                <w:sz w:val="16"/>
                <w:szCs w:val="16"/>
                <w:lang w:val="en-US"/>
              </w:rPr>
              <w:t>Socio-economic sustainability aspects</w:t>
            </w:r>
          </w:p>
          <w:p w14:paraId="277BD47C" w14:textId="77777777" w:rsidR="00FA4F3E" w:rsidRPr="00A90B1C" w:rsidRDefault="00FA4F3E" w:rsidP="00A85C0B">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2, 3, 4, 5, 8, 9, 10, 11, 16 &amp; 17 and indirectly 12.</w:t>
            </w:r>
          </w:p>
          <w:p w14:paraId="549360FA" w14:textId="77777777" w:rsidR="00FA4F3E" w:rsidRPr="00A90B1C" w:rsidRDefault="00FA4F3E" w:rsidP="00A85C0B">
            <w:pPr>
              <w:rPr>
                <w:rFonts w:ascii="Arial" w:hAnsi="Arial" w:cs="Arial"/>
                <w:sz w:val="16"/>
                <w:szCs w:val="16"/>
              </w:rPr>
            </w:pPr>
            <w:r w:rsidRPr="00A90B1C">
              <w:rPr>
                <w:rFonts w:ascii="Arial" w:hAnsi="Arial" w:cs="Arial"/>
                <w:sz w:val="16"/>
                <w:szCs w:val="16"/>
              </w:rPr>
              <w:t>UN GDC “Closing Digital Divides and Accelerating SDG Progress”</w:t>
            </w:r>
            <w:r w:rsidRPr="00A90B1C">
              <w:rPr>
                <w:rFonts w:ascii="Arial" w:hAnsi="Arial" w:cs="Arial"/>
                <w:sz w:val="16"/>
                <w:szCs w:val="16"/>
              </w:rPr>
              <w:br/>
              <w:t>&amp;</w:t>
            </w:r>
            <w:r w:rsidRPr="00A90B1C">
              <w:rPr>
                <w:rFonts w:ascii="Arial" w:hAnsi="Arial" w:cs="Arial"/>
                <w:sz w:val="16"/>
                <w:szCs w:val="16"/>
              </w:rPr>
              <w:br/>
              <w:t>“Expanding Digital Economy Inclusion”</w:t>
            </w:r>
            <w:r w:rsidRPr="00A90B1C">
              <w:rPr>
                <w:rFonts w:ascii="Arial" w:hAnsi="Arial" w:cs="Arial"/>
                <w:sz w:val="16"/>
                <w:szCs w:val="16"/>
              </w:rPr>
              <w:br/>
              <w:t>&amp;</w:t>
            </w:r>
            <w:r w:rsidRPr="00A90B1C">
              <w:rPr>
                <w:rFonts w:ascii="Arial" w:hAnsi="Arial" w:cs="Arial"/>
                <w:sz w:val="16"/>
                <w:szCs w:val="16"/>
              </w:rPr>
              <w:br/>
              <w:t>“Fostering an Inclusive, Safe Digital Space”)</w:t>
            </w:r>
          </w:p>
          <w:p w14:paraId="34FC3F0C" w14:textId="77777777" w:rsidR="00FA4F3E" w:rsidRPr="00A90B1C" w:rsidRDefault="00FA4F3E" w:rsidP="00A85C0B">
            <w:pPr>
              <w:rPr>
                <w:rFonts w:ascii="Arial" w:eastAsia="Calibri" w:hAnsi="Arial" w:cs="Arial"/>
                <w:b/>
                <w:bCs/>
                <w:sz w:val="16"/>
                <w:szCs w:val="16"/>
                <w:lang w:val="en-US"/>
              </w:rPr>
            </w:pPr>
          </w:p>
        </w:tc>
        <w:tc>
          <w:tcPr>
            <w:tcW w:w="2402" w:type="dxa"/>
          </w:tcPr>
          <w:p w14:paraId="4C0B7C3C" w14:textId="77777777" w:rsidR="00FA4F3E" w:rsidRPr="00A90B1C" w:rsidRDefault="00FA4F3E" w:rsidP="00A85C0B">
            <w:pPr>
              <w:spacing w:after="0"/>
              <w:rPr>
                <w:rFonts w:ascii="Arial" w:eastAsia="Calibri" w:hAnsi="Arial" w:cs="Arial"/>
                <w:b/>
                <w:sz w:val="16"/>
                <w:szCs w:val="16"/>
                <w:lang w:val="en-US"/>
              </w:rPr>
            </w:pPr>
            <w:r w:rsidRPr="00A90B1C">
              <w:rPr>
                <w:rFonts w:ascii="Arial" w:eastAsia="Calibri" w:hAnsi="Arial" w:cs="Arial"/>
                <w:b/>
                <w:sz w:val="16"/>
                <w:szCs w:val="16"/>
                <w:lang w:val="en-US"/>
              </w:rPr>
              <w:t xml:space="preserve">Inclusion &amp; Equality </w:t>
            </w:r>
          </w:p>
          <w:p w14:paraId="6FA9F192" w14:textId="77777777" w:rsidR="00FA4F3E" w:rsidRPr="00A90B1C" w:rsidRDefault="00FA4F3E" w:rsidP="00A85C0B">
            <w:pPr>
              <w:spacing w:beforeAutospacing="1" w:after="0" w:afterAutospacing="1"/>
              <w:rPr>
                <w:rFonts w:ascii="Arial" w:eastAsia="Calibri" w:hAnsi="Arial" w:cs="Arial"/>
                <w:b/>
                <w:bCs/>
                <w:sz w:val="16"/>
                <w:szCs w:val="16"/>
                <w:lang w:val="en-US"/>
              </w:rPr>
            </w:pPr>
            <w:r w:rsidRPr="00A90B1C">
              <w:rPr>
                <w:rFonts w:ascii="Arial" w:eastAsia="Calibri" w:hAnsi="Arial" w:cs="Arial"/>
                <w:b/>
                <w:bCs/>
                <w:sz w:val="16"/>
                <w:szCs w:val="16"/>
                <w:lang w:val="en-US"/>
              </w:rPr>
              <w:t>(</w:t>
            </w:r>
            <w:r w:rsidRPr="00A90B1C">
              <w:rPr>
                <w:rFonts w:ascii="Arial" w:hAnsi="Arial" w:cs="Arial"/>
                <w:sz w:val="16"/>
                <w:szCs w:val="16"/>
                <w:lang w:val="en-US"/>
              </w:rPr>
              <w:t>UN SDGs 11, 10, 4, 5 and indirectly 3, 16 &amp; 17)</w:t>
            </w:r>
          </w:p>
        </w:tc>
        <w:tc>
          <w:tcPr>
            <w:tcW w:w="2953" w:type="dxa"/>
            <w:shd w:val="clear" w:color="auto" w:fill="auto"/>
          </w:tcPr>
          <w:p w14:paraId="65A55DD5" w14:textId="77777777" w:rsidR="00FA4F3E" w:rsidRPr="00A90B1C" w:rsidRDefault="00FA4F3E" w:rsidP="00FA4F3E">
            <w:pPr>
              <w:numPr>
                <w:ilvl w:val="0"/>
                <w:numId w:val="18"/>
              </w:numPr>
              <w:ind w:left="119" w:hanging="119"/>
              <w:rPr>
                <w:rFonts w:ascii="Arial" w:hAnsi="Arial" w:cs="Arial"/>
                <w:b/>
                <w:i/>
                <w:sz w:val="16"/>
                <w:szCs w:val="16"/>
              </w:rPr>
            </w:pPr>
            <w:r w:rsidRPr="00A90B1C">
              <w:rPr>
                <w:rFonts w:ascii="Arial" w:hAnsi="Arial" w:cs="Arial"/>
                <w:sz w:val="16"/>
                <w:szCs w:val="16"/>
              </w:rPr>
              <w:t>Limiting biases when making decisions</w:t>
            </w:r>
          </w:p>
        </w:tc>
        <w:tc>
          <w:tcPr>
            <w:tcW w:w="2972" w:type="dxa"/>
            <w:shd w:val="clear" w:color="auto" w:fill="auto"/>
          </w:tcPr>
          <w:p w14:paraId="140D8E85" w14:textId="77777777" w:rsidR="00FA4F3E" w:rsidRPr="00A90B1C" w:rsidRDefault="00FA4F3E" w:rsidP="00A85C0B">
            <w:pPr>
              <w:rPr>
                <w:rFonts w:ascii="Arial" w:hAnsi="Arial" w:cs="Arial"/>
                <w:b/>
                <w:i/>
                <w:sz w:val="16"/>
                <w:szCs w:val="16"/>
              </w:rPr>
            </w:pPr>
          </w:p>
        </w:tc>
      </w:tr>
      <w:tr w:rsidR="00FA4F3E" w:rsidRPr="00A90B1C" w14:paraId="141E6C56" w14:textId="77777777" w:rsidTr="00A85C0B">
        <w:trPr>
          <w:trHeight w:val="590"/>
        </w:trPr>
        <w:tc>
          <w:tcPr>
            <w:tcW w:w="1588" w:type="dxa"/>
            <w:vMerge/>
            <w:hideMark/>
          </w:tcPr>
          <w:p w14:paraId="035A3669" w14:textId="77777777" w:rsidR="00FA4F3E" w:rsidRPr="00A90B1C" w:rsidRDefault="00FA4F3E" w:rsidP="00A85C0B">
            <w:pPr>
              <w:rPr>
                <w:rFonts w:ascii="Arial" w:eastAsia="Calibri" w:hAnsi="Arial" w:cs="Arial"/>
                <w:b/>
                <w:sz w:val="16"/>
                <w:szCs w:val="16"/>
                <w:lang w:val="en-US"/>
              </w:rPr>
            </w:pPr>
          </w:p>
        </w:tc>
        <w:tc>
          <w:tcPr>
            <w:tcW w:w="2402" w:type="dxa"/>
          </w:tcPr>
          <w:p w14:paraId="36E60381" w14:textId="77777777" w:rsidR="00FA4F3E" w:rsidRPr="00A90B1C" w:rsidRDefault="00FA4F3E" w:rsidP="00A85C0B">
            <w:pPr>
              <w:spacing w:after="0"/>
              <w:rPr>
                <w:rFonts w:ascii="Arial" w:hAnsi="Arial" w:cs="Arial"/>
                <w:b/>
                <w:i/>
                <w:color w:val="FF0000"/>
                <w:sz w:val="16"/>
                <w:szCs w:val="16"/>
                <w:lang w:val="en-US"/>
              </w:rPr>
            </w:pPr>
            <w:r w:rsidRPr="00A90B1C">
              <w:rPr>
                <w:rFonts w:ascii="Arial" w:eastAsia="Calibri" w:hAnsi="Arial" w:cs="Arial"/>
                <w:b/>
                <w:bCs/>
                <w:sz w:val="16"/>
                <w:szCs w:val="16"/>
                <w:lang w:val="en-US"/>
              </w:rPr>
              <w:t xml:space="preserve">Trustworthiness </w:t>
            </w:r>
            <w:r w:rsidRPr="00A90B1C">
              <w:rPr>
                <w:rFonts w:ascii="Arial" w:eastAsia="Calibri" w:hAnsi="Arial" w:cs="Arial"/>
                <w:b/>
                <w:bCs/>
                <w:sz w:val="16"/>
                <w:szCs w:val="16"/>
                <w:lang w:val="en-US"/>
              </w:rPr>
              <w:br/>
            </w:r>
            <w:r w:rsidRPr="00A90B1C">
              <w:rPr>
                <w:rFonts w:ascii="Arial" w:eastAsia="Calibri" w:hAnsi="Arial" w:cs="Arial"/>
                <w:b/>
                <w:bCs/>
                <w:sz w:val="16"/>
                <w:szCs w:val="16"/>
                <w:lang w:val="en-US"/>
              </w:rPr>
              <w:br/>
              <w:t>(</w:t>
            </w:r>
            <w:r w:rsidRPr="00A90B1C">
              <w:rPr>
                <w:rFonts w:ascii="Arial" w:hAnsi="Arial" w:cs="Arial"/>
                <w:sz w:val="16"/>
                <w:szCs w:val="16"/>
                <w:lang w:val="en-US"/>
              </w:rPr>
              <w:t>UN SDGs 11 and indirectly 3 &amp; 17)</w:t>
            </w:r>
          </w:p>
        </w:tc>
        <w:tc>
          <w:tcPr>
            <w:tcW w:w="2953" w:type="dxa"/>
            <w:shd w:val="clear" w:color="auto" w:fill="auto"/>
          </w:tcPr>
          <w:p w14:paraId="31214FE5" w14:textId="77777777" w:rsidR="00FA4F3E" w:rsidRPr="00A90B1C" w:rsidRDefault="00FA4F3E" w:rsidP="00FA4F3E">
            <w:pPr>
              <w:numPr>
                <w:ilvl w:val="0"/>
                <w:numId w:val="18"/>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Increasing security, integrity, robustness and trustworthiness of AI and applications </w:t>
            </w:r>
            <w:r w:rsidRPr="00A90B1C">
              <w:rPr>
                <w:rFonts w:ascii="Arial" w:eastAsia="Calibri" w:hAnsi="Arial" w:cs="Arial"/>
                <w:sz w:val="16"/>
                <w:szCs w:val="16"/>
              </w:rPr>
              <w:t>through informed selection of AI service.</w:t>
            </w:r>
          </w:p>
        </w:tc>
        <w:tc>
          <w:tcPr>
            <w:tcW w:w="2972" w:type="dxa"/>
            <w:shd w:val="clear" w:color="auto" w:fill="auto"/>
          </w:tcPr>
          <w:p w14:paraId="6602CA79" w14:textId="77777777" w:rsidR="00FA4F3E" w:rsidRPr="00A90B1C" w:rsidRDefault="00FA4F3E" w:rsidP="00A85C0B">
            <w:pPr>
              <w:rPr>
                <w:rFonts w:ascii="Arial" w:eastAsia="Calibri" w:hAnsi="Arial" w:cs="Arial"/>
                <w:sz w:val="16"/>
                <w:szCs w:val="16"/>
                <w:lang w:val="en-US"/>
              </w:rPr>
            </w:pPr>
          </w:p>
        </w:tc>
      </w:tr>
      <w:tr w:rsidR="00FA4F3E" w:rsidRPr="00A90B1C" w14:paraId="6301DF55" w14:textId="77777777" w:rsidTr="00A85C0B">
        <w:trPr>
          <w:trHeight w:val="420"/>
        </w:trPr>
        <w:tc>
          <w:tcPr>
            <w:tcW w:w="1588" w:type="dxa"/>
            <w:vMerge/>
          </w:tcPr>
          <w:p w14:paraId="6E2ED3B1" w14:textId="77777777" w:rsidR="00FA4F3E" w:rsidRPr="00A90B1C" w:rsidRDefault="00FA4F3E" w:rsidP="00A85C0B">
            <w:pPr>
              <w:rPr>
                <w:rFonts w:ascii="Arial" w:eastAsia="Calibri" w:hAnsi="Arial" w:cs="Arial"/>
                <w:b/>
                <w:sz w:val="16"/>
                <w:szCs w:val="16"/>
              </w:rPr>
            </w:pPr>
          </w:p>
        </w:tc>
        <w:tc>
          <w:tcPr>
            <w:tcW w:w="2402" w:type="dxa"/>
          </w:tcPr>
          <w:p w14:paraId="157C0CD6" w14:textId="77777777" w:rsidR="00FA4F3E" w:rsidRPr="00A90B1C" w:rsidRDefault="00FA4F3E" w:rsidP="00A85C0B">
            <w:pPr>
              <w:rPr>
                <w:rFonts w:ascii="Arial" w:eastAsia="Calibri" w:hAnsi="Arial" w:cs="Arial"/>
                <w:b/>
                <w:sz w:val="16"/>
                <w:szCs w:val="16"/>
                <w:lang w:val="en-US"/>
              </w:rPr>
            </w:pPr>
            <w:r w:rsidRPr="00A90B1C">
              <w:rPr>
                <w:rFonts w:ascii="Arial" w:eastAsia="Calibri" w:hAnsi="Arial" w:cs="Arial"/>
                <w:b/>
                <w:sz w:val="16"/>
                <w:szCs w:val="16"/>
                <w:lang w:val="en-US"/>
              </w:rPr>
              <w:t>Work &amp; income</w:t>
            </w:r>
          </w:p>
          <w:p w14:paraId="530537FF" w14:textId="77777777" w:rsidR="00FA4F3E" w:rsidRPr="00A90B1C" w:rsidRDefault="00FA4F3E" w:rsidP="00A85C0B">
            <w:pPr>
              <w:rPr>
                <w:rFonts w:ascii="Arial" w:eastAsia="Calibri" w:hAnsi="Arial" w:cs="Arial"/>
                <w:bCs/>
                <w:sz w:val="16"/>
                <w:szCs w:val="16"/>
                <w:lang w:val="en-US"/>
              </w:rPr>
            </w:pPr>
            <w:r w:rsidRPr="00A90B1C">
              <w:rPr>
                <w:rFonts w:ascii="Arial" w:eastAsia="Calibri" w:hAnsi="Arial" w:cs="Arial"/>
                <w:bCs/>
                <w:sz w:val="16"/>
                <w:szCs w:val="16"/>
                <w:lang w:val="en-US"/>
              </w:rPr>
              <w:t xml:space="preserve">(UN SDG 8 </w:t>
            </w:r>
            <w:r w:rsidRPr="00A90B1C">
              <w:rPr>
                <w:rFonts w:ascii="Arial" w:hAnsi="Arial" w:cs="Arial"/>
                <w:sz w:val="16"/>
                <w:szCs w:val="16"/>
              </w:rPr>
              <w:t>and indirectly 12</w:t>
            </w:r>
            <w:r w:rsidRPr="00A90B1C">
              <w:rPr>
                <w:rFonts w:ascii="Arial" w:eastAsia="Calibri" w:hAnsi="Arial" w:cs="Arial"/>
                <w:bCs/>
                <w:sz w:val="16"/>
                <w:szCs w:val="16"/>
                <w:lang w:val="en-US"/>
              </w:rPr>
              <w:t>)</w:t>
            </w:r>
          </w:p>
        </w:tc>
        <w:tc>
          <w:tcPr>
            <w:tcW w:w="2953" w:type="dxa"/>
            <w:shd w:val="clear" w:color="auto" w:fill="auto"/>
          </w:tcPr>
          <w:p w14:paraId="0A420BB4" w14:textId="77777777" w:rsidR="00FA4F3E" w:rsidRPr="00A90B1C" w:rsidRDefault="00FA4F3E" w:rsidP="00FA4F3E">
            <w:pPr>
              <w:numPr>
                <w:ilvl w:val="0"/>
                <w:numId w:val="18"/>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Work-related processes (e.g. hiring) may have specific needs </w:t>
            </w:r>
            <w:proofErr w:type="spellStart"/>
            <w:r w:rsidRPr="00A90B1C">
              <w:rPr>
                <w:rFonts w:ascii="Arial" w:eastAsia="Calibri" w:hAnsi="Arial" w:cs="Arial"/>
                <w:sz w:val="16"/>
                <w:szCs w:val="16"/>
                <w:lang w:val="en-US"/>
              </w:rPr>
              <w:t>eg</w:t>
            </w:r>
            <w:proofErr w:type="spellEnd"/>
            <w:r w:rsidRPr="00A90B1C">
              <w:rPr>
                <w:rFonts w:ascii="Arial" w:eastAsia="Calibri" w:hAnsi="Arial" w:cs="Arial"/>
                <w:sz w:val="16"/>
                <w:szCs w:val="16"/>
                <w:lang w:val="en-US"/>
              </w:rPr>
              <w:t xml:space="preserve"> on </w:t>
            </w:r>
            <w:proofErr w:type="spellStart"/>
            <w:r w:rsidRPr="00A90B1C">
              <w:rPr>
                <w:rFonts w:ascii="Arial" w:eastAsia="Calibri" w:hAnsi="Arial" w:cs="Arial"/>
                <w:sz w:val="16"/>
                <w:szCs w:val="16"/>
                <w:lang w:val="en-US"/>
              </w:rPr>
              <w:t>explainability</w:t>
            </w:r>
            <w:proofErr w:type="spellEnd"/>
            <w:r w:rsidRPr="00A90B1C">
              <w:rPr>
                <w:rFonts w:ascii="Arial" w:eastAsia="Calibri" w:hAnsi="Arial" w:cs="Arial"/>
                <w:sz w:val="16"/>
                <w:szCs w:val="16"/>
                <w:lang w:val="en-US"/>
              </w:rPr>
              <w:t xml:space="preserve"> of AI workloads</w:t>
            </w:r>
          </w:p>
        </w:tc>
        <w:tc>
          <w:tcPr>
            <w:tcW w:w="2972" w:type="dxa"/>
            <w:shd w:val="clear" w:color="auto" w:fill="auto"/>
          </w:tcPr>
          <w:p w14:paraId="22C7B89B" w14:textId="77777777" w:rsidR="00FA4F3E" w:rsidRPr="00A90B1C" w:rsidRDefault="00FA4F3E" w:rsidP="00A85C0B">
            <w:pPr>
              <w:ind w:left="119"/>
              <w:rPr>
                <w:rFonts w:ascii="Arial" w:eastAsia="Calibri" w:hAnsi="Arial" w:cs="Arial"/>
                <w:sz w:val="16"/>
                <w:szCs w:val="16"/>
                <w:lang w:val="en-US"/>
              </w:rPr>
            </w:pPr>
          </w:p>
        </w:tc>
      </w:tr>
      <w:tr w:rsidR="00FA4F3E" w:rsidRPr="00A90B1C" w14:paraId="27C39D9F" w14:textId="77777777" w:rsidTr="00A85C0B">
        <w:trPr>
          <w:trHeight w:val="420"/>
        </w:trPr>
        <w:tc>
          <w:tcPr>
            <w:tcW w:w="1588" w:type="dxa"/>
            <w:vMerge/>
          </w:tcPr>
          <w:p w14:paraId="59E1B597" w14:textId="77777777" w:rsidR="00FA4F3E" w:rsidRPr="00A90B1C" w:rsidRDefault="00FA4F3E" w:rsidP="00A85C0B">
            <w:pPr>
              <w:rPr>
                <w:rFonts w:ascii="Arial" w:eastAsia="Calibri" w:hAnsi="Arial" w:cs="Arial"/>
                <w:b/>
                <w:sz w:val="16"/>
                <w:szCs w:val="16"/>
              </w:rPr>
            </w:pPr>
          </w:p>
        </w:tc>
        <w:tc>
          <w:tcPr>
            <w:tcW w:w="2402" w:type="dxa"/>
          </w:tcPr>
          <w:p w14:paraId="43004968" w14:textId="77777777" w:rsidR="00FA4F3E" w:rsidRPr="00A90B1C" w:rsidRDefault="00FA4F3E" w:rsidP="00A85C0B">
            <w:pPr>
              <w:rPr>
                <w:rFonts w:ascii="Arial" w:eastAsia="Calibri" w:hAnsi="Arial" w:cs="Arial"/>
                <w:b/>
                <w:sz w:val="16"/>
                <w:szCs w:val="16"/>
                <w:lang w:val="en-US"/>
              </w:rPr>
            </w:pPr>
            <w:r w:rsidRPr="00A90B1C">
              <w:rPr>
                <w:rFonts w:ascii="Arial" w:eastAsia="Calibri" w:hAnsi="Arial" w:cs="Arial"/>
                <w:b/>
                <w:sz w:val="16"/>
                <w:szCs w:val="16"/>
                <w:lang w:val="en-US"/>
              </w:rPr>
              <w:t>Infrastructure</w:t>
            </w:r>
          </w:p>
          <w:p w14:paraId="7D0CF5AA" w14:textId="77777777" w:rsidR="00FA4F3E" w:rsidRPr="00A90B1C" w:rsidRDefault="00FA4F3E" w:rsidP="00A85C0B">
            <w:pPr>
              <w:rPr>
                <w:rFonts w:ascii="Arial" w:eastAsia="Calibri" w:hAnsi="Arial" w:cs="Arial"/>
                <w:bCs/>
                <w:sz w:val="16"/>
                <w:szCs w:val="16"/>
                <w:lang w:val="en-US"/>
              </w:rPr>
            </w:pPr>
            <w:r w:rsidRPr="00A90B1C">
              <w:rPr>
                <w:rFonts w:ascii="Arial" w:eastAsia="Calibri" w:hAnsi="Arial" w:cs="Arial"/>
                <w:bCs/>
                <w:sz w:val="16"/>
                <w:szCs w:val="16"/>
                <w:lang w:val="en-US"/>
              </w:rPr>
              <w:t>(UN SDG 9)</w:t>
            </w:r>
          </w:p>
        </w:tc>
        <w:tc>
          <w:tcPr>
            <w:tcW w:w="2953" w:type="dxa"/>
            <w:shd w:val="clear" w:color="auto" w:fill="auto"/>
          </w:tcPr>
          <w:p w14:paraId="7539879F" w14:textId="77777777" w:rsidR="00FA4F3E" w:rsidRPr="00A90B1C" w:rsidRDefault="00FA4F3E" w:rsidP="00FA4F3E">
            <w:pPr>
              <w:numPr>
                <w:ilvl w:val="0"/>
                <w:numId w:val="18"/>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Some verticals may have specific needs </w:t>
            </w:r>
            <w:proofErr w:type="spellStart"/>
            <w:r w:rsidRPr="00A90B1C">
              <w:rPr>
                <w:rFonts w:ascii="Arial" w:eastAsia="Calibri" w:hAnsi="Arial" w:cs="Arial"/>
                <w:sz w:val="16"/>
                <w:szCs w:val="16"/>
                <w:lang w:val="en-US"/>
              </w:rPr>
              <w:t>eg</w:t>
            </w:r>
            <w:proofErr w:type="spellEnd"/>
            <w:r w:rsidRPr="00A90B1C">
              <w:rPr>
                <w:rFonts w:ascii="Arial" w:eastAsia="Calibri" w:hAnsi="Arial" w:cs="Arial"/>
                <w:sz w:val="16"/>
                <w:szCs w:val="16"/>
                <w:lang w:val="en-US"/>
              </w:rPr>
              <w:t xml:space="preserve"> on </w:t>
            </w:r>
            <w:proofErr w:type="spellStart"/>
            <w:r w:rsidRPr="00A90B1C">
              <w:rPr>
                <w:rFonts w:ascii="Arial" w:eastAsia="Calibri" w:hAnsi="Arial" w:cs="Arial"/>
                <w:sz w:val="16"/>
                <w:szCs w:val="16"/>
                <w:lang w:val="en-US"/>
              </w:rPr>
              <w:t>explainability</w:t>
            </w:r>
            <w:proofErr w:type="spellEnd"/>
            <w:r w:rsidRPr="00A90B1C">
              <w:rPr>
                <w:rFonts w:ascii="Arial" w:eastAsia="Calibri" w:hAnsi="Arial" w:cs="Arial"/>
                <w:sz w:val="16"/>
                <w:szCs w:val="16"/>
                <w:lang w:val="en-US"/>
              </w:rPr>
              <w:t xml:space="preserve"> of AI workloads for their own processes or  regulations </w:t>
            </w:r>
            <w:proofErr w:type="spellStart"/>
            <w:r w:rsidRPr="00A90B1C">
              <w:rPr>
                <w:rFonts w:ascii="Arial" w:eastAsia="Calibri" w:hAnsi="Arial" w:cs="Arial"/>
                <w:sz w:val="16"/>
                <w:szCs w:val="16"/>
                <w:lang w:val="en-US"/>
              </w:rPr>
              <w:t>eg</w:t>
            </w:r>
            <w:proofErr w:type="spellEnd"/>
            <w:r w:rsidRPr="00A90B1C">
              <w:rPr>
                <w:rFonts w:ascii="Arial" w:eastAsia="Calibri" w:hAnsi="Arial" w:cs="Arial"/>
                <w:sz w:val="16"/>
                <w:szCs w:val="16"/>
                <w:lang w:val="en-US"/>
              </w:rPr>
              <w:t xml:space="preserve"> in the transport industry</w:t>
            </w:r>
          </w:p>
        </w:tc>
        <w:tc>
          <w:tcPr>
            <w:tcW w:w="2972" w:type="dxa"/>
            <w:shd w:val="clear" w:color="auto" w:fill="auto"/>
          </w:tcPr>
          <w:p w14:paraId="3B14CB2F" w14:textId="77777777" w:rsidR="00FA4F3E" w:rsidRPr="00A90B1C" w:rsidRDefault="00FA4F3E" w:rsidP="00A85C0B">
            <w:pPr>
              <w:ind w:left="119"/>
              <w:rPr>
                <w:rFonts w:ascii="Arial" w:eastAsia="Calibri" w:hAnsi="Arial" w:cs="Arial"/>
                <w:sz w:val="16"/>
                <w:szCs w:val="16"/>
                <w:lang w:val="en-US"/>
              </w:rPr>
            </w:pPr>
          </w:p>
        </w:tc>
      </w:tr>
      <w:tr w:rsidR="00FA4F3E" w:rsidRPr="00A90B1C" w14:paraId="40E1FCFE" w14:textId="77777777" w:rsidTr="00A85C0B">
        <w:trPr>
          <w:trHeight w:val="420"/>
        </w:trPr>
        <w:tc>
          <w:tcPr>
            <w:tcW w:w="1588" w:type="dxa"/>
            <w:vMerge/>
            <w:hideMark/>
          </w:tcPr>
          <w:p w14:paraId="1682A48C" w14:textId="77777777" w:rsidR="00FA4F3E" w:rsidRPr="00A90B1C" w:rsidRDefault="00FA4F3E" w:rsidP="00A85C0B">
            <w:pPr>
              <w:rPr>
                <w:rFonts w:ascii="Arial" w:eastAsia="Calibri" w:hAnsi="Arial" w:cs="Arial"/>
                <w:sz w:val="16"/>
                <w:szCs w:val="16"/>
                <w:lang w:val="en-US"/>
              </w:rPr>
            </w:pPr>
          </w:p>
        </w:tc>
        <w:tc>
          <w:tcPr>
            <w:tcW w:w="2402" w:type="dxa"/>
          </w:tcPr>
          <w:p w14:paraId="2CEF42C9" w14:textId="77777777" w:rsidR="00FA4F3E" w:rsidRPr="00A90B1C" w:rsidRDefault="00FA4F3E" w:rsidP="00A85C0B">
            <w:pPr>
              <w:spacing w:after="0"/>
              <w:rPr>
                <w:rFonts w:ascii="Arial" w:hAnsi="Arial" w:cs="Arial"/>
                <w:b/>
                <w:iCs/>
                <w:sz w:val="16"/>
                <w:szCs w:val="16"/>
                <w:lang w:val="en-US"/>
              </w:rPr>
            </w:pPr>
            <w:r w:rsidRPr="00A90B1C">
              <w:rPr>
                <w:rFonts w:ascii="Arial" w:hAnsi="Arial" w:cs="Arial"/>
                <w:b/>
                <w:iCs/>
                <w:sz w:val="16"/>
                <w:szCs w:val="16"/>
                <w:lang w:val="en-US"/>
              </w:rPr>
              <w:t>TCO reduction</w:t>
            </w:r>
          </w:p>
          <w:p w14:paraId="71E1EE23" w14:textId="77777777" w:rsidR="00FA4F3E" w:rsidRPr="00A90B1C" w:rsidRDefault="00FA4F3E" w:rsidP="00A85C0B">
            <w:pPr>
              <w:spacing w:after="0"/>
              <w:rPr>
                <w:rFonts w:ascii="Arial" w:hAnsi="Arial" w:cs="Arial"/>
                <w:b/>
                <w:i/>
                <w:color w:val="FF0000"/>
                <w:sz w:val="16"/>
                <w:szCs w:val="16"/>
                <w:lang w:val="en-US"/>
              </w:rPr>
            </w:pPr>
            <w:r w:rsidRPr="00A90B1C">
              <w:rPr>
                <w:rFonts w:ascii="Arial" w:eastAsia="Calibri" w:hAnsi="Arial" w:cs="Arial"/>
                <w:sz w:val="16"/>
                <w:szCs w:val="16"/>
                <w:lang w:val="en-US"/>
              </w:rPr>
              <w:t>(</w:t>
            </w:r>
            <w:r w:rsidRPr="00A90B1C">
              <w:rPr>
                <w:rFonts w:ascii="Arial" w:hAnsi="Arial" w:cs="Arial"/>
                <w:sz w:val="16"/>
                <w:szCs w:val="16"/>
                <w:lang w:val="en-US"/>
              </w:rPr>
              <w:t>UN SDGs 8, 9 and 12)</w:t>
            </w:r>
          </w:p>
        </w:tc>
        <w:tc>
          <w:tcPr>
            <w:tcW w:w="2953" w:type="dxa"/>
            <w:shd w:val="clear" w:color="auto" w:fill="auto"/>
          </w:tcPr>
          <w:p w14:paraId="03799BBF" w14:textId="77777777" w:rsidR="00FA4F3E" w:rsidRPr="00A90B1C" w:rsidRDefault="00FA4F3E" w:rsidP="00FA4F3E">
            <w:pPr>
              <w:numPr>
                <w:ilvl w:val="0"/>
                <w:numId w:val="18"/>
              </w:numPr>
              <w:ind w:left="119" w:hanging="119"/>
              <w:rPr>
                <w:rFonts w:ascii="Arial" w:eastAsia="Calibri" w:hAnsi="Arial" w:cs="Arial"/>
                <w:sz w:val="16"/>
                <w:szCs w:val="16"/>
              </w:rPr>
            </w:pPr>
            <w:r w:rsidRPr="00A90B1C">
              <w:rPr>
                <w:rFonts w:ascii="Arial" w:eastAsia="Calibri" w:hAnsi="Arial" w:cs="Arial"/>
                <w:sz w:val="16"/>
                <w:szCs w:val="16"/>
              </w:rPr>
              <w:t>Controlling &amp; optimizing deployment and operational costs e.g. through informed selection of most appropriate AI service.</w:t>
            </w:r>
          </w:p>
        </w:tc>
        <w:tc>
          <w:tcPr>
            <w:tcW w:w="2972" w:type="dxa"/>
            <w:shd w:val="clear" w:color="auto" w:fill="auto"/>
          </w:tcPr>
          <w:p w14:paraId="6B589892" w14:textId="77777777" w:rsidR="00FA4F3E" w:rsidRPr="00A90B1C" w:rsidRDefault="00FA4F3E" w:rsidP="00A85C0B">
            <w:pPr>
              <w:ind w:left="178"/>
              <w:rPr>
                <w:rFonts w:ascii="Arial" w:eastAsia="Calibri" w:hAnsi="Arial" w:cs="Arial"/>
                <w:sz w:val="16"/>
                <w:szCs w:val="16"/>
                <w:lang w:val="en-US"/>
              </w:rPr>
            </w:pPr>
          </w:p>
        </w:tc>
      </w:tr>
    </w:tbl>
    <w:p w14:paraId="38B3821A" w14:textId="77777777" w:rsidR="00FA4F3E" w:rsidRPr="00E4340B" w:rsidRDefault="00FA4F3E" w:rsidP="00FA4F3E">
      <w:pPr>
        <w:pStyle w:val="3"/>
      </w:pPr>
      <w:bookmarkStart w:id="4" w:name="_Toc201586195"/>
      <w:r w:rsidRPr="00E4340B">
        <w:t>6.</w:t>
      </w:r>
      <w:r>
        <w:rPr>
          <w:rFonts w:eastAsiaTheme="minorEastAsia" w:hint="eastAsia"/>
        </w:rPr>
        <w:t>38</w:t>
      </w:r>
      <w:r w:rsidRPr="00E4340B">
        <w:t>.2</w:t>
      </w:r>
      <w:r w:rsidRPr="00E4340B">
        <w:tab/>
        <w:t>Pre-conditions</w:t>
      </w:r>
      <w:bookmarkEnd w:id="4"/>
    </w:p>
    <w:p w14:paraId="5992F383" w14:textId="77777777" w:rsidR="00FA4F3E" w:rsidRPr="00E40C11" w:rsidRDefault="00FA4F3E" w:rsidP="00FA4F3E">
      <w:pPr>
        <w:pStyle w:val="B1"/>
        <w:numPr>
          <w:ilvl w:val="0"/>
          <w:numId w:val="21"/>
        </w:numPr>
        <w:overflowPunct w:val="0"/>
        <w:autoSpaceDE w:val="0"/>
        <w:autoSpaceDN w:val="0"/>
        <w:adjustRightInd w:val="0"/>
        <w:textAlignment w:val="baseline"/>
      </w:pPr>
      <w:r w:rsidRPr="00E40C11">
        <w:t>A mobile network is offering a subscriber density prediction service for selected positions and cardinal directions via its exposure interface.</w:t>
      </w:r>
    </w:p>
    <w:p w14:paraId="7594E126" w14:textId="77777777" w:rsidR="00FA4F3E" w:rsidRPr="00E40C11" w:rsidRDefault="00FA4F3E" w:rsidP="00FA4F3E">
      <w:pPr>
        <w:pStyle w:val="B1"/>
        <w:numPr>
          <w:ilvl w:val="0"/>
          <w:numId w:val="21"/>
        </w:numPr>
        <w:overflowPunct w:val="0"/>
        <w:autoSpaceDE w:val="0"/>
        <w:autoSpaceDN w:val="0"/>
        <w:adjustRightInd w:val="0"/>
        <w:textAlignment w:val="baseline"/>
      </w:pPr>
      <w:r w:rsidRPr="00E40C11">
        <w:t>The “Traffic Light control” 3rd party application has access to a mobile network and is authenticated and has access to the exposure interface of the network.</w:t>
      </w:r>
    </w:p>
    <w:p w14:paraId="6B8E529B" w14:textId="77777777" w:rsidR="00FA4F3E" w:rsidRPr="00E4340B" w:rsidRDefault="00FA4F3E" w:rsidP="00FA4F3E">
      <w:pPr>
        <w:pStyle w:val="3"/>
      </w:pPr>
      <w:bookmarkStart w:id="5" w:name="_Toc201586196"/>
      <w:r w:rsidRPr="00E4340B">
        <w:t>6.</w:t>
      </w:r>
      <w:r>
        <w:rPr>
          <w:rFonts w:eastAsiaTheme="minorEastAsia" w:hint="eastAsia"/>
        </w:rPr>
        <w:t>38</w:t>
      </w:r>
      <w:r w:rsidRPr="00E4340B">
        <w:t>.3</w:t>
      </w:r>
      <w:r w:rsidRPr="00E4340B">
        <w:tab/>
        <w:t>Service Flows</w:t>
      </w:r>
      <w:bookmarkEnd w:id="5"/>
    </w:p>
    <w:p w14:paraId="4E04026A" w14:textId="77777777" w:rsidR="00FA4F3E" w:rsidRPr="00E4340B" w:rsidRDefault="00FA4F3E" w:rsidP="00FA4F3E">
      <w:pPr>
        <w:pStyle w:val="B1"/>
        <w:numPr>
          <w:ilvl w:val="0"/>
          <w:numId w:val="20"/>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“Traffic Light control” looks for and finds a subscriber density prediction service offered by mobile network via an exposure interface.</w:t>
      </w:r>
    </w:p>
    <w:p w14:paraId="0ADD6AF6" w14:textId="77AC0BB5" w:rsidR="00FA4F3E" w:rsidRPr="00E4340B" w:rsidRDefault="00FA4F3E" w:rsidP="00FA4F3E">
      <w:pPr>
        <w:pStyle w:val="B1"/>
        <w:numPr>
          <w:ilvl w:val="0"/>
          <w:numId w:val="20"/>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requests further service requirements for this service regarding the </w:t>
      </w:r>
      <w:bookmarkStart w:id="6" w:name="_Hlk206087241"/>
      <w:r w:rsidRPr="00E4340B">
        <w:rPr>
          <w:rFonts w:eastAsia="Yu Mincho"/>
        </w:rPr>
        <w:t xml:space="preserve">robustness, sustainability and </w:t>
      </w:r>
      <w:proofErr w:type="spellStart"/>
      <w:r w:rsidRPr="00E4340B">
        <w:rPr>
          <w:rFonts w:eastAsia="Yu Mincho"/>
        </w:rPr>
        <w:t>explainability</w:t>
      </w:r>
      <w:proofErr w:type="spellEnd"/>
      <w:r w:rsidRPr="00E4340B">
        <w:rPr>
          <w:rFonts w:eastAsia="Yu Mincho"/>
        </w:rPr>
        <w:t xml:space="preserve"> aspects of the AI/ML model</w:t>
      </w:r>
      <w:bookmarkEnd w:id="6"/>
      <w:r w:rsidRPr="00E4340B">
        <w:rPr>
          <w:rFonts w:eastAsia="Yu Mincho"/>
        </w:rPr>
        <w:t xml:space="preserve">, besides usual performance requirements like RMSE (root mean square error) or accuracy. </w:t>
      </w:r>
      <w:proofErr w:type="gramStart"/>
      <w:r w:rsidRPr="00E4340B">
        <w:rPr>
          <w:rFonts w:eastAsia="Yu Mincho"/>
        </w:rPr>
        <w:t>E.g.</w:t>
      </w:r>
      <w:proofErr w:type="gramEnd"/>
      <w:r w:rsidRPr="00E4340B">
        <w:rPr>
          <w:rFonts w:eastAsia="Yu Mincho"/>
        </w:rPr>
        <w:t xml:space="preserve"> in this information request the application asks for figures concerning robustness and prediction performance, sets a requirement for the energy consumption needed for inference, sets the requirement that local explanations need to be supported. </w:t>
      </w:r>
    </w:p>
    <w:p w14:paraId="6B5D19A9" w14:textId="77777777" w:rsidR="00FA4F3E" w:rsidRPr="00E4340B" w:rsidRDefault="00FA4F3E" w:rsidP="00FA4F3E">
      <w:pPr>
        <w:pStyle w:val="3"/>
      </w:pPr>
      <w:bookmarkStart w:id="7" w:name="_Toc201586197"/>
      <w:r w:rsidRPr="00E4340B">
        <w:t>6.</w:t>
      </w:r>
      <w:r>
        <w:rPr>
          <w:rFonts w:eastAsiaTheme="minorEastAsia" w:hint="eastAsia"/>
        </w:rPr>
        <w:t>38</w:t>
      </w:r>
      <w:r w:rsidRPr="00E4340B">
        <w:t>.4</w:t>
      </w:r>
      <w:r w:rsidRPr="00E4340B">
        <w:tab/>
      </w:r>
      <w:proofErr w:type="gramStart"/>
      <w:r w:rsidRPr="00E4340B">
        <w:t>Post-conditions</w:t>
      </w:r>
      <w:bookmarkEnd w:id="7"/>
      <w:proofErr w:type="gramEnd"/>
    </w:p>
    <w:p w14:paraId="6DAE4E5F" w14:textId="77777777" w:rsidR="00FA4F3E" w:rsidRPr="00E4340B" w:rsidRDefault="00FA4F3E" w:rsidP="00FA4F3E">
      <w:pPr>
        <w:pStyle w:val="B1"/>
        <w:numPr>
          <w:ilvl w:val="0"/>
          <w:numId w:val="19"/>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“Traffic light control” uses the subscriber density prediction service in a responsible way and takes benefits of the received predictions by having a more optimized cycle setting enabling a smooth traffic flow with minimized waiting times for cars. </w:t>
      </w:r>
    </w:p>
    <w:p w14:paraId="53017498" w14:textId="77777777" w:rsidR="00FA4F3E" w:rsidRPr="00E4340B" w:rsidRDefault="00FA4F3E" w:rsidP="00FA4F3E">
      <w:pPr>
        <w:pStyle w:val="B1"/>
        <w:numPr>
          <w:ilvl w:val="0"/>
          <w:numId w:val="19"/>
        </w:numPr>
        <w:overflowPunct w:val="0"/>
        <w:autoSpaceDE w:val="0"/>
        <w:autoSpaceDN w:val="0"/>
        <w:adjustRightInd w:val="0"/>
        <w:textAlignment w:val="baseline"/>
        <w:rPr>
          <w:rFonts w:eastAsia="Yu Mincho"/>
          <w:lang w:val="en-US"/>
        </w:rPr>
      </w:pPr>
      <w:r w:rsidRPr="00E4340B">
        <w:rPr>
          <w:rFonts w:eastAsia="Yu Mincho"/>
          <w:lang w:val="en-US"/>
        </w:rPr>
        <w:lastRenderedPageBreak/>
        <w:t>The 3</w:t>
      </w:r>
      <w:r w:rsidRPr="00E4340B">
        <w:rPr>
          <w:rFonts w:eastAsia="Yu Mincho"/>
          <w:vertAlign w:val="superscript"/>
          <w:lang w:val="en-US"/>
        </w:rPr>
        <w:t>rd</w:t>
      </w:r>
      <w:r w:rsidRPr="00E4340B">
        <w:rPr>
          <w:rFonts w:eastAsia="Yu Mincho"/>
          <w:lang w:val="en-US"/>
        </w:rPr>
        <w:t xml:space="preserve"> party application is solely accountable for its service supported by AI, because it took the informed decision to integrate the subscriber density prediction service.</w:t>
      </w:r>
    </w:p>
    <w:p w14:paraId="79E2BC37" w14:textId="77777777" w:rsidR="00FA4F3E" w:rsidRPr="00E4340B" w:rsidRDefault="00FA4F3E" w:rsidP="00FA4F3E">
      <w:pPr>
        <w:pStyle w:val="B1"/>
        <w:numPr>
          <w:ilvl w:val="0"/>
          <w:numId w:val="19"/>
        </w:numPr>
        <w:overflowPunct w:val="0"/>
        <w:autoSpaceDE w:val="0"/>
        <w:autoSpaceDN w:val="0"/>
        <w:adjustRightInd w:val="0"/>
        <w:textAlignment w:val="baseline"/>
        <w:rPr>
          <w:rFonts w:eastAsia="Yu Mincho"/>
          <w:lang w:val="en-US"/>
        </w:rPr>
      </w:pPr>
      <w:r w:rsidRPr="00E4340B">
        <w:rPr>
          <w:rFonts w:eastAsia="Yu Mincho"/>
          <w:lang w:val="en-US"/>
        </w:rPr>
        <w:t xml:space="preserve">The Traffic Light control itself could be implemented in a more lightweight and cheaper manner, because it does not need to have own traffic detection sensors and prediction capabilities.  </w:t>
      </w:r>
    </w:p>
    <w:p w14:paraId="0A5B7163" w14:textId="77777777" w:rsidR="00FA4F3E" w:rsidRPr="00E4340B" w:rsidRDefault="00FA4F3E" w:rsidP="00FA4F3E">
      <w:pPr>
        <w:pStyle w:val="3"/>
      </w:pPr>
      <w:bookmarkStart w:id="8" w:name="_Toc201586198"/>
      <w:r w:rsidRPr="00E4340B">
        <w:t>6.</w:t>
      </w:r>
      <w:r>
        <w:rPr>
          <w:rFonts w:eastAsiaTheme="minorEastAsia" w:hint="eastAsia"/>
        </w:rPr>
        <w:t>38</w:t>
      </w:r>
      <w:r w:rsidRPr="00E4340B">
        <w:t>.5</w:t>
      </w:r>
      <w:r w:rsidRPr="00E4340B">
        <w:tab/>
        <w:t>Existing features partly or fully covering the use case functionality</w:t>
      </w:r>
      <w:bookmarkEnd w:id="8"/>
    </w:p>
    <w:p w14:paraId="7119898D" w14:textId="77777777" w:rsidR="00FA4F3E" w:rsidRPr="00E4340B" w:rsidRDefault="00FA4F3E" w:rsidP="00FA4F3E">
      <w:pPr>
        <w:jc w:val="both"/>
        <w:rPr>
          <w:rFonts w:eastAsia="Calibri"/>
        </w:rPr>
      </w:pPr>
      <w:r w:rsidRPr="00E4340B">
        <w:rPr>
          <w:rFonts w:eastAsia="Calibri"/>
        </w:rPr>
        <w:t xml:space="preserve">In 5G network, exposing network analytics involving AI/ML to third-party applications is achieved through network APIs, enabled by Network Exposure Function (NEF) and Common API Framework (CAPIF) and the NWDAF. </w:t>
      </w:r>
    </w:p>
    <w:p w14:paraId="7BBED4F7" w14:textId="77777777" w:rsidR="00FA4F3E" w:rsidRPr="00E4340B" w:rsidRDefault="00FA4F3E" w:rsidP="00FA4F3E">
      <w:pPr>
        <w:pStyle w:val="3"/>
      </w:pPr>
      <w:bookmarkStart w:id="9" w:name="_Toc201586199"/>
      <w:r w:rsidRPr="00E4340B">
        <w:t>6.</w:t>
      </w:r>
      <w:r>
        <w:rPr>
          <w:rFonts w:eastAsiaTheme="minorEastAsia" w:hint="eastAsia"/>
        </w:rPr>
        <w:t>38</w:t>
      </w:r>
      <w:r w:rsidRPr="00E4340B">
        <w:t>.6</w:t>
      </w:r>
      <w:r w:rsidRPr="00E4340B">
        <w:tab/>
        <w:t>Potential New Requirements needed to support the use case</w:t>
      </w:r>
      <w:bookmarkEnd w:id="9"/>
    </w:p>
    <w:p w14:paraId="62FCF38D" w14:textId="187388CA" w:rsidR="00FA4F3E" w:rsidRPr="00E4340B" w:rsidRDefault="00FA4F3E" w:rsidP="00FA4F3E">
      <w:pPr>
        <w:rPr>
          <w:lang w:val="en-US"/>
        </w:rPr>
      </w:pPr>
      <w:r w:rsidRPr="00E4340B">
        <w:rPr>
          <w:lang w:val="en-US"/>
        </w:rPr>
        <w:t>[PR 6.</w:t>
      </w:r>
      <w:r>
        <w:rPr>
          <w:rFonts w:eastAsiaTheme="minorEastAsia" w:hint="eastAsia"/>
          <w:lang w:val="en-US" w:eastAsia="zh-CN"/>
        </w:rPr>
        <w:t>38</w:t>
      </w:r>
      <w:r w:rsidRPr="00E4340B">
        <w:rPr>
          <w:lang w:val="en-US"/>
        </w:rPr>
        <w:t xml:space="preserve">.6-1] Subject to the operator’s policy and regulatory requirements, the 6G network shall be able to receive AI-related service requirements </w:t>
      </w:r>
      <w:ins w:id="10" w:author="vivo1" w:date="2025-07-30T18:22:00Z">
        <w:r w:rsidR="007526C3">
          <w:rPr>
            <w:lang w:val="en-US"/>
          </w:rPr>
          <w:t xml:space="preserve">from the 3rd party </w:t>
        </w:r>
      </w:ins>
      <w:r w:rsidRPr="00E4340B">
        <w:rPr>
          <w:lang w:val="en-US"/>
        </w:rPr>
        <w:t>as part of a request for an AI service.</w:t>
      </w:r>
    </w:p>
    <w:p w14:paraId="715C12F6" w14:textId="4B25B119" w:rsidR="002A6804" w:rsidRPr="00FA4F3E" w:rsidRDefault="00FA4F3E" w:rsidP="00FA4F3E">
      <w:pPr>
        <w:pStyle w:val="EditorsNote"/>
        <w:rPr>
          <w:rFonts w:eastAsiaTheme="minorEastAsia"/>
          <w:lang w:eastAsia="zh-CN"/>
        </w:rPr>
      </w:pPr>
      <w:r w:rsidRPr="00E4340B">
        <w:t>Editor’s Note: details on the AI-related service requirements are FFS</w:t>
      </w:r>
      <w:bookmarkEnd w:id="2"/>
    </w:p>
    <w:p w14:paraId="6AE5F0B0" w14:textId="7135B1A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B3BCC" w14:textId="77777777" w:rsidR="009401EF" w:rsidRDefault="009401EF">
      <w:r>
        <w:separator/>
      </w:r>
    </w:p>
  </w:endnote>
  <w:endnote w:type="continuationSeparator" w:id="0">
    <w:p w14:paraId="60C05C5C" w14:textId="77777777" w:rsidR="009401EF" w:rsidRDefault="0094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96EF1" w14:textId="77777777" w:rsidR="009401EF" w:rsidRDefault="009401EF">
      <w:r>
        <w:separator/>
      </w:r>
    </w:p>
  </w:footnote>
  <w:footnote w:type="continuationSeparator" w:id="0">
    <w:p w14:paraId="60D87D7C" w14:textId="77777777" w:rsidR="009401EF" w:rsidRDefault="00940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7"/>
  </w:num>
  <w:num w:numId="6">
    <w:abstractNumId w:val="11"/>
  </w:num>
  <w:num w:numId="7">
    <w:abstractNumId w:val="2"/>
  </w:num>
  <w:num w:numId="8">
    <w:abstractNumId w:val="6"/>
  </w:num>
  <w:num w:numId="9">
    <w:abstractNumId w:val="12"/>
  </w:num>
  <w:num w:numId="10">
    <w:abstractNumId w:val="3"/>
  </w:num>
  <w:num w:numId="11">
    <w:abstractNumId w:val="20"/>
  </w:num>
  <w:num w:numId="12">
    <w:abstractNumId w:val="13"/>
  </w:num>
  <w:num w:numId="13">
    <w:abstractNumId w:val="5"/>
  </w:num>
  <w:num w:numId="14">
    <w:abstractNumId w:val="4"/>
  </w:num>
  <w:num w:numId="15">
    <w:abstractNumId w:val="1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9"/>
  </w:num>
  <w:num w:numId="19">
    <w:abstractNumId w:val="19"/>
  </w:num>
  <w:num w:numId="20">
    <w:abstractNumId w:val="18"/>
  </w:num>
  <w:num w:numId="21">
    <w:abstractNumId w:val="10"/>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0FC7"/>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3A12"/>
    <w:rsid w:val="000743F5"/>
    <w:rsid w:val="00076A60"/>
    <w:rsid w:val="00080512"/>
    <w:rsid w:val="00083A76"/>
    <w:rsid w:val="0008793B"/>
    <w:rsid w:val="000901E7"/>
    <w:rsid w:val="00090B6F"/>
    <w:rsid w:val="0009108F"/>
    <w:rsid w:val="00093FCD"/>
    <w:rsid w:val="00096B23"/>
    <w:rsid w:val="00097CD1"/>
    <w:rsid w:val="000A0C76"/>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A02"/>
    <w:rsid w:val="00107F37"/>
    <w:rsid w:val="00110F5D"/>
    <w:rsid w:val="00111BD2"/>
    <w:rsid w:val="00114B61"/>
    <w:rsid w:val="00121FD1"/>
    <w:rsid w:val="00124B08"/>
    <w:rsid w:val="00132064"/>
    <w:rsid w:val="00133525"/>
    <w:rsid w:val="00133F68"/>
    <w:rsid w:val="00134CBA"/>
    <w:rsid w:val="00136B77"/>
    <w:rsid w:val="001409B0"/>
    <w:rsid w:val="001442F1"/>
    <w:rsid w:val="0014495C"/>
    <w:rsid w:val="001471AD"/>
    <w:rsid w:val="001500C4"/>
    <w:rsid w:val="00151BCA"/>
    <w:rsid w:val="0015489B"/>
    <w:rsid w:val="00157E4E"/>
    <w:rsid w:val="001617DA"/>
    <w:rsid w:val="001633FE"/>
    <w:rsid w:val="001701D7"/>
    <w:rsid w:val="00171583"/>
    <w:rsid w:val="00171ABA"/>
    <w:rsid w:val="00172F50"/>
    <w:rsid w:val="00190662"/>
    <w:rsid w:val="001908F4"/>
    <w:rsid w:val="0019404D"/>
    <w:rsid w:val="00195509"/>
    <w:rsid w:val="001A0CC5"/>
    <w:rsid w:val="001A1A02"/>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1F2A26"/>
    <w:rsid w:val="002048ED"/>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0DF9"/>
    <w:rsid w:val="00253C69"/>
    <w:rsid w:val="0025405D"/>
    <w:rsid w:val="00254616"/>
    <w:rsid w:val="002547F9"/>
    <w:rsid w:val="00256611"/>
    <w:rsid w:val="00260670"/>
    <w:rsid w:val="00265B55"/>
    <w:rsid w:val="002675F0"/>
    <w:rsid w:val="00271A27"/>
    <w:rsid w:val="002760EE"/>
    <w:rsid w:val="0027662A"/>
    <w:rsid w:val="00277ADA"/>
    <w:rsid w:val="00285558"/>
    <w:rsid w:val="002A07CA"/>
    <w:rsid w:val="002A0D19"/>
    <w:rsid w:val="002A57D3"/>
    <w:rsid w:val="002A6804"/>
    <w:rsid w:val="002A6BBA"/>
    <w:rsid w:val="002A6F1B"/>
    <w:rsid w:val="002B6339"/>
    <w:rsid w:val="002B67BD"/>
    <w:rsid w:val="002C5E9B"/>
    <w:rsid w:val="002D0DFA"/>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0082"/>
    <w:rsid w:val="00397FE5"/>
    <w:rsid w:val="003B0F61"/>
    <w:rsid w:val="003B13DF"/>
    <w:rsid w:val="003B176B"/>
    <w:rsid w:val="003B27E1"/>
    <w:rsid w:val="003B7BBE"/>
    <w:rsid w:val="003C161E"/>
    <w:rsid w:val="003C2319"/>
    <w:rsid w:val="003C292E"/>
    <w:rsid w:val="003C2B7F"/>
    <w:rsid w:val="003C3689"/>
    <w:rsid w:val="003C3971"/>
    <w:rsid w:val="003C3AC2"/>
    <w:rsid w:val="003D3445"/>
    <w:rsid w:val="003D6F57"/>
    <w:rsid w:val="003E22E6"/>
    <w:rsid w:val="003E46D8"/>
    <w:rsid w:val="003E7794"/>
    <w:rsid w:val="003F2CDC"/>
    <w:rsid w:val="003F3349"/>
    <w:rsid w:val="003F3E0F"/>
    <w:rsid w:val="00400F3B"/>
    <w:rsid w:val="0040535A"/>
    <w:rsid w:val="00416067"/>
    <w:rsid w:val="00421050"/>
    <w:rsid w:val="00423334"/>
    <w:rsid w:val="00424122"/>
    <w:rsid w:val="00425934"/>
    <w:rsid w:val="004322AE"/>
    <w:rsid w:val="00433E9A"/>
    <w:rsid w:val="004345EC"/>
    <w:rsid w:val="0043682F"/>
    <w:rsid w:val="00437FD8"/>
    <w:rsid w:val="004469EA"/>
    <w:rsid w:val="0045320D"/>
    <w:rsid w:val="00462D25"/>
    <w:rsid w:val="00463C24"/>
    <w:rsid w:val="00465515"/>
    <w:rsid w:val="00471146"/>
    <w:rsid w:val="00471CD5"/>
    <w:rsid w:val="00472965"/>
    <w:rsid w:val="00472C53"/>
    <w:rsid w:val="004814AE"/>
    <w:rsid w:val="00481875"/>
    <w:rsid w:val="00482F53"/>
    <w:rsid w:val="00483ED0"/>
    <w:rsid w:val="004905E8"/>
    <w:rsid w:val="00491156"/>
    <w:rsid w:val="004930A0"/>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2138"/>
    <w:rsid w:val="004E213A"/>
    <w:rsid w:val="004E3942"/>
    <w:rsid w:val="004F0988"/>
    <w:rsid w:val="004F3340"/>
    <w:rsid w:val="004F341F"/>
    <w:rsid w:val="004F6588"/>
    <w:rsid w:val="004F7204"/>
    <w:rsid w:val="004F78D9"/>
    <w:rsid w:val="00503516"/>
    <w:rsid w:val="00504096"/>
    <w:rsid w:val="0051065C"/>
    <w:rsid w:val="005155EC"/>
    <w:rsid w:val="00515C64"/>
    <w:rsid w:val="00520DB6"/>
    <w:rsid w:val="00520FE1"/>
    <w:rsid w:val="00524495"/>
    <w:rsid w:val="0053388B"/>
    <w:rsid w:val="005341DD"/>
    <w:rsid w:val="0053466C"/>
    <w:rsid w:val="0053472E"/>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041F"/>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123A"/>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1DD9"/>
    <w:rsid w:val="006B30D0"/>
    <w:rsid w:val="006B31FE"/>
    <w:rsid w:val="006B61B2"/>
    <w:rsid w:val="006C1A1B"/>
    <w:rsid w:val="006C287D"/>
    <w:rsid w:val="006C3D95"/>
    <w:rsid w:val="006D04D2"/>
    <w:rsid w:val="006D1C53"/>
    <w:rsid w:val="006D27CC"/>
    <w:rsid w:val="006D2B68"/>
    <w:rsid w:val="006D53CF"/>
    <w:rsid w:val="006D6A64"/>
    <w:rsid w:val="006E0DC7"/>
    <w:rsid w:val="006E1AF3"/>
    <w:rsid w:val="006E5C86"/>
    <w:rsid w:val="006F0AFB"/>
    <w:rsid w:val="006F1B75"/>
    <w:rsid w:val="006F2A36"/>
    <w:rsid w:val="006F3CE5"/>
    <w:rsid w:val="006F58C4"/>
    <w:rsid w:val="006F6C57"/>
    <w:rsid w:val="00701116"/>
    <w:rsid w:val="0071174C"/>
    <w:rsid w:val="0071287B"/>
    <w:rsid w:val="00713C44"/>
    <w:rsid w:val="00722ED9"/>
    <w:rsid w:val="007240BB"/>
    <w:rsid w:val="00730F18"/>
    <w:rsid w:val="00732026"/>
    <w:rsid w:val="0073299E"/>
    <w:rsid w:val="00734A5B"/>
    <w:rsid w:val="007351DB"/>
    <w:rsid w:val="0074026F"/>
    <w:rsid w:val="007429F6"/>
    <w:rsid w:val="00743616"/>
    <w:rsid w:val="0074368F"/>
    <w:rsid w:val="00744E76"/>
    <w:rsid w:val="0075006A"/>
    <w:rsid w:val="007513DC"/>
    <w:rsid w:val="0075269C"/>
    <w:rsid w:val="007526C3"/>
    <w:rsid w:val="00754CE3"/>
    <w:rsid w:val="00755204"/>
    <w:rsid w:val="00757A2C"/>
    <w:rsid w:val="007604A1"/>
    <w:rsid w:val="007617A1"/>
    <w:rsid w:val="00763810"/>
    <w:rsid w:val="00765EA3"/>
    <w:rsid w:val="00766205"/>
    <w:rsid w:val="00770678"/>
    <w:rsid w:val="00774DA4"/>
    <w:rsid w:val="007750E2"/>
    <w:rsid w:val="0078131D"/>
    <w:rsid w:val="00781F0F"/>
    <w:rsid w:val="00791465"/>
    <w:rsid w:val="007A6186"/>
    <w:rsid w:val="007A6C4E"/>
    <w:rsid w:val="007B0FCC"/>
    <w:rsid w:val="007B18B4"/>
    <w:rsid w:val="007B600E"/>
    <w:rsid w:val="007B752F"/>
    <w:rsid w:val="007C11E8"/>
    <w:rsid w:val="007D20FF"/>
    <w:rsid w:val="007D4444"/>
    <w:rsid w:val="007D5B55"/>
    <w:rsid w:val="007D5E71"/>
    <w:rsid w:val="007E0D0D"/>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0FFF"/>
    <w:rsid w:val="00864E47"/>
    <w:rsid w:val="00874D39"/>
    <w:rsid w:val="008768CA"/>
    <w:rsid w:val="00881287"/>
    <w:rsid w:val="00882BDB"/>
    <w:rsid w:val="008843CA"/>
    <w:rsid w:val="00891AD7"/>
    <w:rsid w:val="00895017"/>
    <w:rsid w:val="008A3F4A"/>
    <w:rsid w:val="008A411F"/>
    <w:rsid w:val="008A5684"/>
    <w:rsid w:val="008B1B3A"/>
    <w:rsid w:val="008B33A5"/>
    <w:rsid w:val="008B348C"/>
    <w:rsid w:val="008B5AFF"/>
    <w:rsid w:val="008B67F6"/>
    <w:rsid w:val="008B7209"/>
    <w:rsid w:val="008C384C"/>
    <w:rsid w:val="008C762E"/>
    <w:rsid w:val="008D05CF"/>
    <w:rsid w:val="008D1F28"/>
    <w:rsid w:val="008E2D68"/>
    <w:rsid w:val="008E6756"/>
    <w:rsid w:val="008F2BA4"/>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01EF"/>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A6E22"/>
    <w:rsid w:val="009B005D"/>
    <w:rsid w:val="009B20D2"/>
    <w:rsid w:val="009B2BBC"/>
    <w:rsid w:val="009B334A"/>
    <w:rsid w:val="009B4A06"/>
    <w:rsid w:val="009B778D"/>
    <w:rsid w:val="009C05D6"/>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DF2"/>
    <w:rsid w:val="00A14E2E"/>
    <w:rsid w:val="00A164B4"/>
    <w:rsid w:val="00A1797F"/>
    <w:rsid w:val="00A2080E"/>
    <w:rsid w:val="00A26956"/>
    <w:rsid w:val="00A27486"/>
    <w:rsid w:val="00A37706"/>
    <w:rsid w:val="00A443D8"/>
    <w:rsid w:val="00A468C0"/>
    <w:rsid w:val="00A53269"/>
    <w:rsid w:val="00A53724"/>
    <w:rsid w:val="00A56066"/>
    <w:rsid w:val="00A57093"/>
    <w:rsid w:val="00A6054A"/>
    <w:rsid w:val="00A66C68"/>
    <w:rsid w:val="00A700A8"/>
    <w:rsid w:val="00A73129"/>
    <w:rsid w:val="00A82346"/>
    <w:rsid w:val="00A82A0F"/>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2108"/>
    <w:rsid w:val="00AE462A"/>
    <w:rsid w:val="00AE486B"/>
    <w:rsid w:val="00AE65E2"/>
    <w:rsid w:val="00AF1460"/>
    <w:rsid w:val="00AF6FF2"/>
    <w:rsid w:val="00AF7380"/>
    <w:rsid w:val="00B045A8"/>
    <w:rsid w:val="00B0572B"/>
    <w:rsid w:val="00B06D15"/>
    <w:rsid w:val="00B11432"/>
    <w:rsid w:val="00B12BA0"/>
    <w:rsid w:val="00B13DBC"/>
    <w:rsid w:val="00B15449"/>
    <w:rsid w:val="00B17314"/>
    <w:rsid w:val="00B17E27"/>
    <w:rsid w:val="00B204E6"/>
    <w:rsid w:val="00B217B9"/>
    <w:rsid w:val="00B2367E"/>
    <w:rsid w:val="00B23C8C"/>
    <w:rsid w:val="00B32D35"/>
    <w:rsid w:val="00B429AA"/>
    <w:rsid w:val="00B441EE"/>
    <w:rsid w:val="00B45E04"/>
    <w:rsid w:val="00B463C8"/>
    <w:rsid w:val="00B55465"/>
    <w:rsid w:val="00B55A51"/>
    <w:rsid w:val="00B6398A"/>
    <w:rsid w:val="00B66C44"/>
    <w:rsid w:val="00B67E02"/>
    <w:rsid w:val="00B73A07"/>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36E4"/>
    <w:rsid w:val="00C074DD"/>
    <w:rsid w:val="00C100C0"/>
    <w:rsid w:val="00C12F6C"/>
    <w:rsid w:val="00C1496A"/>
    <w:rsid w:val="00C14F06"/>
    <w:rsid w:val="00C20C3B"/>
    <w:rsid w:val="00C268A4"/>
    <w:rsid w:val="00C26EE7"/>
    <w:rsid w:val="00C30346"/>
    <w:rsid w:val="00C33079"/>
    <w:rsid w:val="00C343BE"/>
    <w:rsid w:val="00C37717"/>
    <w:rsid w:val="00C378E4"/>
    <w:rsid w:val="00C424DA"/>
    <w:rsid w:val="00C43E9C"/>
    <w:rsid w:val="00C45231"/>
    <w:rsid w:val="00C4582C"/>
    <w:rsid w:val="00C5027F"/>
    <w:rsid w:val="00C51F94"/>
    <w:rsid w:val="00C551FF"/>
    <w:rsid w:val="00C62837"/>
    <w:rsid w:val="00C63B2B"/>
    <w:rsid w:val="00C72833"/>
    <w:rsid w:val="00C729A2"/>
    <w:rsid w:val="00C74731"/>
    <w:rsid w:val="00C75FAF"/>
    <w:rsid w:val="00C80F1D"/>
    <w:rsid w:val="00C91962"/>
    <w:rsid w:val="00C93F40"/>
    <w:rsid w:val="00C9681E"/>
    <w:rsid w:val="00CA3D0C"/>
    <w:rsid w:val="00CA5C1A"/>
    <w:rsid w:val="00CA6CCC"/>
    <w:rsid w:val="00CB3544"/>
    <w:rsid w:val="00CB7C04"/>
    <w:rsid w:val="00CC70AA"/>
    <w:rsid w:val="00CC7828"/>
    <w:rsid w:val="00CC7905"/>
    <w:rsid w:val="00CD08F6"/>
    <w:rsid w:val="00CD0DE3"/>
    <w:rsid w:val="00CD6AE7"/>
    <w:rsid w:val="00CE4D13"/>
    <w:rsid w:val="00CF5F0D"/>
    <w:rsid w:val="00D01294"/>
    <w:rsid w:val="00D01BE4"/>
    <w:rsid w:val="00D16411"/>
    <w:rsid w:val="00D3702C"/>
    <w:rsid w:val="00D41B8A"/>
    <w:rsid w:val="00D41D80"/>
    <w:rsid w:val="00D42DA1"/>
    <w:rsid w:val="00D44948"/>
    <w:rsid w:val="00D472A4"/>
    <w:rsid w:val="00D47C1C"/>
    <w:rsid w:val="00D51EA9"/>
    <w:rsid w:val="00D55A67"/>
    <w:rsid w:val="00D57972"/>
    <w:rsid w:val="00D611E3"/>
    <w:rsid w:val="00D6236A"/>
    <w:rsid w:val="00D62BD2"/>
    <w:rsid w:val="00D675A9"/>
    <w:rsid w:val="00D738D6"/>
    <w:rsid w:val="00D755EB"/>
    <w:rsid w:val="00D75B7D"/>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69E"/>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4BCC"/>
    <w:rsid w:val="00DF5002"/>
    <w:rsid w:val="00DF5E85"/>
    <w:rsid w:val="00DF62CD"/>
    <w:rsid w:val="00E026F5"/>
    <w:rsid w:val="00E05512"/>
    <w:rsid w:val="00E136FE"/>
    <w:rsid w:val="00E16509"/>
    <w:rsid w:val="00E306DF"/>
    <w:rsid w:val="00E352AA"/>
    <w:rsid w:val="00E41F02"/>
    <w:rsid w:val="00E44582"/>
    <w:rsid w:val="00E506F6"/>
    <w:rsid w:val="00E54A29"/>
    <w:rsid w:val="00E6141D"/>
    <w:rsid w:val="00E73D6E"/>
    <w:rsid w:val="00E74EE5"/>
    <w:rsid w:val="00E76B9A"/>
    <w:rsid w:val="00E77032"/>
    <w:rsid w:val="00E77645"/>
    <w:rsid w:val="00E80463"/>
    <w:rsid w:val="00E8102E"/>
    <w:rsid w:val="00E85C1F"/>
    <w:rsid w:val="00E9161C"/>
    <w:rsid w:val="00E97B1E"/>
    <w:rsid w:val="00EA15B0"/>
    <w:rsid w:val="00EA5B1A"/>
    <w:rsid w:val="00EA5EA7"/>
    <w:rsid w:val="00EA64D8"/>
    <w:rsid w:val="00EB05CD"/>
    <w:rsid w:val="00EB2418"/>
    <w:rsid w:val="00EB3231"/>
    <w:rsid w:val="00EB4D62"/>
    <w:rsid w:val="00EB7E27"/>
    <w:rsid w:val="00EC0D85"/>
    <w:rsid w:val="00EC141F"/>
    <w:rsid w:val="00EC4A25"/>
    <w:rsid w:val="00EC4E8C"/>
    <w:rsid w:val="00ED78D4"/>
    <w:rsid w:val="00EE228C"/>
    <w:rsid w:val="00EE2EDE"/>
    <w:rsid w:val="00EE35E4"/>
    <w:rsid w:val="00EE6869"/>
    <w:rsid w:val="00EF3D27"/>
    <w:rsid w:val="00EF558E"/>
    <w:rsid w:val="00EF608C"/>
    <w:rsid w:val="00EF6520"/>
    <w:rsid w:val="00EF6AA6"/>
    <w:rsid w:val="00F00691"/>
    <w:rsid w:val="00F025A2"/>
    <w:rsid w:val="00F04712"/>
    <w:rsid w:val="00F05B63"/>
    <w:rsid w:val="00F0646A"/>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676A"/>
    <w:rsid w:val="00F575D6"/>
    <w:rsid w:val="00F5776E"/>
    <w:rsid w:val="00F653B8"/>
    <w:rsid w:val="00F66B5A"/>
    <w:rsid w:val="00F71516"/>
    <w:rsid w:val="00F72768"/>
    <w:rsid w:val="00F73620"/>
    <w:rsid w:val="00F75CF3"/>
    <w:rsid w:val="00F767C9"/>
    <w:rsid w:val="00F80288"/>
    <w:rsid w:val="00F813C6"/>
    <w:rsid w:val="00F82F4D"/>
    <w:rsid w:val="00F87E13"/>
    <w:rsid w:val="00F9008D"/>
    <w:rsid w:val="00F90495"/>
    <w:rsid w:val="00F908DC"/>
    <w:rsid w:val="00FA1266"/>
    <w:rsid w:val="00FA4F3E"/>
    <w:rsid w:val="00FB04F1"/>
    <w:rsid w:val="00FB28DE"/>
    <w:rsid w:val="00FB6A30"/>
    <w:rsid w:val="00FC0C93"/>
    <w:rsid w:val="00FC1192"/>
    <w:rsid w:val="00FD009A"/>
    <w:rsid w:val="00FD1845"/>
    <w:rsid w:val="00FE416F"/>
    <w:rsid w:val="00FE5859"/>
    <w:rsid w:val="00FE6904"/>
    <w:rsid w:val="00FE7750"/>
    <w:rsid w:val="00FF0AE4"/>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aliases w:val="EN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 w:type="character" w:customStyle="1" w:styleId="THChar">
    <w:name w:val="TH Char"/>
    <w:link w:val="TH"/>
    <w:qFormat/>
    <w:rsid w:val="002A6804"/>
    <w:rPr>
      <w:rFonts w:ascii="Arial" w:hAnsi="Arial"/>
      <w:b/>
      <w:lang w:eastAsia="en-US"/>
    </w:rPr>
  </w:style>
  <w:style w:type="paragraph" w:styleId="af2">
    <w:name w:val="Normal (Web)"/>
    <w:basedOn w:val="a"/>
    <w:uiPriority w:val="99"/>
    <w:unhideWhenUsed/>
    <w:rsid w:val="005341D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5465">
      <w:bodyDiv w:val="1"/>
      <w:marLeft w:val="0"/>
      <w:marRight w:val="0"/>
      <w:marTop w:val="0"/>
      <w:marBottom w:val="0"/>
      <w:divBdr>
        <w:top w:val="none" w:sz="0" w:space="0" w:color="auto"/>
        <w:left w:val="none" w:sz="0" w:space="0" w:color="auto"/>
        <w:bottom w:val="none" w:sz="0" w:space="0" w:color="auto"/>
        <w:right w:val="none" w:sz="0" w:space="0" w:color="auto"/>
      </w:divBdr>
    </w:div>
    <w:div w:id="294289238">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076051922">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07593593">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yuhang.txyjy@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1877</TotalTime>
  <Pages>4</Pages>
  <Words>1497</Words>
  <Characters>8159</Characters>
  <Application>Microsoft Office Word</Application>
  <DocSecurity>0</DocSecurity>
  <Lines>191</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vivo1</cp:lastModifiedBy>
  <cp:revision>49</cp:revision>
  <cp:lastPrinted>2019-02-25T14:05:00Z</cp:lastPrinted>
  <dcterms:created xsi:type="dcterms:W3CDTF">2025-07-21T08:50:00Z</dcterms:created>
  <dcterms:modified xsi:type="dcterms:W3CDTF">2025-08-14T10:13:00Z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f790965a-7393-4ff6-8f23-2c53df46cc8b</vt:lpwstr>
  </property>
</Properties>
</file>